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0A309AED" w:rsidR="00585CB5" w:rsidRPr="005F365F" w:rsidRDefault="00123D30" w:rsidP="00585CB5">
      <w:pPr>
        <w:pStyle w:val="Header"/>
        <w:rPr>
          <w:bCs/>
          <w:noProof w:val="0"/>
          <w:sz w:val="24"/>
        </w:rPr>
      </w:pPr>
      <w:r w:rsidRPr="005F365F">
        <w:rPr>
          <w:bCs/>
          <w:noProof w:val="0"/>
          <w:sz w:val="24"/>
        </w:rPr>
        <w:t>3GPP T</w:t>
      </w:r>
      <w:bookmarkStart w:id="0" w:name="_Ref452454252"/>
      <w:bookmarkEnd w:id="0"/>
      <w:r w:rsidRPr="005F365F">
        <w:rPr>
          <w:bCs/>
          <w:noProof w:val="0"/>
          <w:sz w:val="24"/>
        </w:rPr>
        <w:t xml:space="preserve">SG-RAN </w:t>
      </w:r>
      <w:r w:rsidR="00EC6294">
        <w:rPr>
          <w:noProof w:val="0"/>
          <w:sz w:val="24"/>
        </w:rPr>
        <w:t>WG1 #</w:t>
      </w:r>
      <w:r w:rsidR="00EC6294" w:rsidRPr="00EC6294">
        <w:rPr>
          <w:noProof w:val="0"/>
          <w:sz w:val="24"/>
        </w:rPr>
        <w:t xml:space="preserve"> </w:t>
      </w:r>
      <w:r w:rsidR="00187E09">
        <w:rPr>
          <w:noProof w:val="0"/>
          <w:sz w:val="24"/>
        </w:rPr>
        <w:t>AH</w:t>
      </w:r>
      <w:r w:rsidR="00EC6294">
        <w:rPr>
          <w:noProof w:val="0"/>
          <w:sz w:val="24"/>
        </w:rPr>
        <w:t>1801</w:t>
      </w:r>
      <w:r w:rsidR="00E4571A">
        <w:rPr>
          <w:noProof w:val="0"/>
          <w:sz w:val="24"/>
        </w:rPr>
        <w:tab/>
      </w:r>
      <w:r w:rsidRPr="005F365F">
        <w:rPr>
          <w:noProof w:val="0"/>
          <w:sz w:val="24"/>
        </w:rPr>
        <w:t xml:space="preserve">           </w:t>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t xml:space="preserve">  </w:t>
      </w:r>
      <w:r w:rsidR="000A4FC6" w:rsidRPr="005F365F">
        <w:rPr>
          <w:bCs/>
          <w:noProof w:val="0"/>
          <w:sz w:val="24"/>
        </w:rPr>
        <w:t xml:space="preserve">               </w:t>
      </w:r>
      <w:r w:rsidR="00EE3C76" w:rsidRPr="005F365F">
        <w:rPr>
          <w:bCs/>
          <w:noProof w:val="0"/>
          <w:sz w:val="24"/>
        </w:rPr>
        <w:t>R1-</w:t>
      </w:r>
      <w:r w:rsidR="00EC6294" w:rsidRPr="008F7986">
        <w:rPr>
          <w:bCs/>
          <w:noProof w:val="0"/>
          <w:sz w:val="24"/>
          <w:lang w:eastAsia="ja-JP"/>
        </w:rPr>
        <w:t>1</w:t>
      </w:r>
      <w:r w:rsidR="00953AB0">
        <w:rPr>
          <w:bCs/>
          <w:noProof w:val="0"/>
          <w:sz w:val="24"/>
          <w:lang w:eastAsia="ja-JP"/>
        </w:rPr>
        <w:t>800561</w:t>
      </w:r>
    </w:p>
    <w:p w14:paraId="48E1CB0D" w14:textId="05B41D5D" w:rsidR="00CA26CE" w:rsidRDefault="00EC6294" w:rsidP="00CA26CE">
      <w:pPr>
        <w:pStyle w:val="Header"/>
        <w:rPr>
          <w:noProof w:val="0"/>
          <w:sz w:val="24"/>
        </w:rPr>
      </w:pPr>
      <w:bookmarkStart w:id="1" w:name="_Hlk503255030"/>
      <w:r>
        <w:rPr>
          <w:noProof w:val="0"/>
          <w:sz w:val="24"/>
        </w:rPr>
        <w:t>Vancouver</w:t>
      </w:r>
      <w:r w:rsidR="00E4571A" w:rsidRPr="00E4571A">
        <w:rPr>
          <w:noProof w:val="0"/>
          <w:sz w:val="24"/>
        </w:rPr>
        <w:t xml:space="preserve">, </w:t>
      </w:r>
      <w:r>
        <w:rPr>
          <w:noProof w:val="0"/>
          <w:sz w:val="24"/>
        </w:rPr>
        <w:t>BC</w:t>
      </w:r>
      <w:r w:rsidR="00E4571A" w:rsidRPr="00E4571A">
        <w:rPr>
          <w:noProof w:val="0"/>
          <w:sz w:val="24"/>
        </w:rPr>
        <w:t xml:space="preserve">, </w:t>
      </w:r>
      <w:r>
        <w:rPr>
          <w:noProof w:val="0"/>
          <w:sz w:val="24"/>
        </w:rPr>
        <w:t>Canada</w:t>
      </w:r>
      <w:r w:rsidR="00E4571A" w:rsidRPr="00E4571A">
        <w:rPr>
          <w:noProof w:val="0"/>
          <w:sz w:val="24"/>
        </w:rPr>
        <w:t>, 2</w:t>
      </w:r>
      <w:r>
        <w:rPr>
          <w:noProof w:val="0"/>
          <w:sz w:val="24"/>
        </w:rPr>
        <w:t>2</w:t>
      </w:r>
      <w:r w:rsidRPr="00EC6294">
        <w:rPr>
          <w:noProof w:val="0"/>
          <w:sz w:val="24"/>
          <w:vertAlign w:val="superscript"/>
        </w:rPr>
        <w:t>nd</w:t>
      </w:r>
      <w:r>
        <w:rPr>
          <w:noProof w:val="0"/>
          <w:sz w:val="24"/>
        </w:rPr>
        <w:t xml:space="preserve"> – 26</w:t>
      </w:r>
      <w:r w:rsidRPr="00EC6294">
        <w:rPr>
          <w:noProof w:val="0"/>
          <w:sz w:val="24"/>
          <w:vertAlign w:val="superscript"/>
        </w:rPr>
        <w:t>th</w:t>
      </w:r>
      <w:r>
        <w:rPr>
          <w:noProof w:val="0"/>
          <w:sz w:val="24"/>
        </w:rPr>
        <w:t xml:space="preserve"> January 2018</w:t>
      </w:r>
    </w:p>
    <w:bookmarkEnd w:id="1"/>
    <w:p w14:paraId="080903B4" w14:textId="77777777" w:rsidR="00E4571A" w:rsidRPr="005F365F" w:rsidRDefault="00E4571A" w:rsidP="00CA26CE">
      <w:pPr>
        <w:pStyle w:val="Header"/>
        <w:rPr>
          <w:bCs/>
          <w:noProof w:val="0"/>
          <w:sz w:val="24"/>
          <w:lang w:eastAsia="ja-JP"/>
        </w:rPr>
      </w:pPr>
    </w:p>
    <w:p w14:paraId="48E1CB0E" w14:textId="7761878F" w:rsidR="0034111C" w:rsidRPr="005F365F" w:rsidRDefault="0034111C">
      <w:pPr>
        <w:pStyle w:val="CRCoverPage"/>
        <w:rPr>
          <w:rFonts w:cs="Arial"/>
          <w:b/>
          <w:bCs/>
          <w:sz w:val="24"/>
          <w:lang w:val="en-US" w:eastAsia="ja-JP"/>
        </w:rPr>
      </w:pPr>
      <w:r w:rsidRPr="005F365F">
        <w:rPr>
          <w:rFonts w:cs="Arial"/>
          <w:b/>
          <w:bCs/>
          <w:sz w:val="24"/>
          <w:lang w:val="en-US"/>
        </w:rPr>
        <w:t>Agenda item:</w:t>
      </w:r>
      <w:r w:rsidRPr="005F365F">
        <w:rPr>
          <w:rFonts w:cs="Arial"/>
          <w:b/>
          <w:bCs/>
          <w:sz w:val="24"/>
          <w:lang w:val="en-US"/>
        </w:rPr>
        <w:tab/>
      </w:r>
      <w:r w:rsidRPr="005F365F">
        <w:rPr>
          <w:rFonts w:cs="Arial"/>
          <w:b/>
          <w:bCs/>
          <w:sz w:val="24"/>
          <w:lang w:val="en-US"/>
        </w:rPr>
        <w:tab/>
      </w:r>
      <w:r w:rsidR="004373CD">
        <w:rPr>
          <w:rFonts w:cs="Arial"/>
          <w:b/>
          <w:bCs/>
          <w:sz w:val="24"/>
          <w:lang w:val="en-US"/>
        </w:rPr>
        <w:t>7</w:t>
      </w:r>
      <w:r w:rsidR="00E04161" w:rsidRPr="005F365F">
        <w:rPr>
          <w:rFonts w:cs="Arial"/>
          <w:b/>
          <w:bCs/>
          <w:sz w:val="24"/>
          <w:lang w:val="en-US"/>
        </w:rPr>
        <w:t>.3.2.</w:t>
      </w:r>
      <w:r w:rsidR="00483150" w:rsidRPr="005F365F">
        <w:rPr>
          <w:rFonts w:cs="Arial"/>
          <w:b/>
          <w:bCs/>
          <w:sz w:val="24"/>
          <w:lang w:val="en-US"/>
        </w:rPr>
        <w:t>4</w:t>
      </w:r>
      <w:bookmarkStart w:id="2" w:name="_GoBack"/>
      <w:bookmarkEnd w:id="2"/>
    </w:p>
    <w:p w14:paraId="48E1CB0F" w14:textId="3D35F600" w:rsidR="00E128F2" w:rsidRPr="005F365F" w:rsidRDefault="0034111C" w:rsidP="00E128F2">
      <w:pPr>
        <w:tabs>
          <w:tab w:val="left" w:pos="1985"/>
        </w:tabs>
        <w:spacing w:after="120"/>
        <w:ind w:left="1985" w:hanging="1985"/>
        <w:rPr>
          <w:rFonts w:ascii="Arial" w:hAnsi="Arial" w:cs="Arial"/>
          <w:b/>
          <w:bCs/>
          <w:sz w:val="24"/>
          <w:lang w:val="en-US"/>
        </w:rPr>
      </w:pPr>
      <w:r w:rsidRPr="005F365F">
        <w:rPr>
          <w:rFonts w:ascii="Arial" w:hAnsi="Arial" w:cs="Arial"/>
          <w:b/>
          <w:bCs/>
          <w:sz w:val="24"/>
          <w:lang w:val="en-US"/>
        </w:rPr>
        <w:t>Source:</w:t>
      </w:r>
      <w:r w:rsidRPr="005F365F">
        <w:rPr>
          <w:rFonts w:ascii="Arial" w:hAnsi="Arial" w:cs="Arial"/>
          <w:b/>
          <w:bCs/>
          <w:sz w:val="24"/>
          <w:lang w:val="en-US"/>
        </w:rPr>
        <w:tab/>
      </w:r>
      <w:r w:rsidR="00013455" w:rsidRPr="005F365F">
        <w:rPr>
          <w:rFonts w:ascii="Arial" w:hAnsi="Arial" w:cs="Arial"/>
          <w:b/>
          <w:bCs/>
          <w:sz w:val="24"/>
          <w:lang w:val="en-US"/>
        </w:rPr>
        <w:t xml:space="preserve">Nokia, </w:t>
      </w:r>
      <w:r w:rsidR="00123D30" w:rsidRPr="005F365F">
        <w:rPr>
          <w:rFonts w:ascii="Arial" w:hAnsi="Arial" w:cs="Arial"/>
          <w:b/>
          <w:bCs/>
          <w:sz w:val="24"/>
          <w:lang w:val="en-US"/>
        </w:rPr>
        <w:t>Nokia</w:t>
      </w:r>
      <w:r w:rsidR="00013455" w:rsidRPr="005F365F">
        <w:rPr>
          <w:rFonts w:ascii="Arial" w:hAnsi="Arial" w:cs="Arial"/>
          <w:b/>
          <w:bCs/>
          <w:sz w:val="24"/>
          <w:lang w:val="en-US"/>
        </w:rPr>
        <w:t xml:space="preserve"> Shanghai Bell</w:t>
      </w:r>
    </w:p>
    <w:p w14:paraId="48E1CB10" w14:textId="0BB04D62" w:rsidR="0034111C" w:rsidRPr="005F365F" w:rsidRDefault="0034111C">
      <w:pPr>
        <w:ind w:left="1985" w:hanging="1985"/>
        <w:rPr>
          <w:rFonts w:ascii="Arial" w:hAnsi="Arial" w:cs="Arial"/>
          <w:b/>
          <w:bCs/>
          <w:sz w:val="24"/>
          <w:lang w:val="en-US"/>
        </w:rPr>
      </w:pPr>
      <w:r w:rsidRPr="005F365F">
        <w:rPr>
          <w:rFonts w:ascii="Arial" w:hAnsi="Arial" w:cs="Arial"/>
          <w:b/>
          <w:bCs/>
          <w:sz w:val="24"/>
          <w:lang w:val="en-US"/>
        </w:rPr>
        <w:t>Title:</w:t>
      </w:r>
      <w:r w:rsidRPr="005F365F">
        <w:rPr>
          <w:rFonts w:ascii="Arial" w:hAnsi="Arial" w:cs="Arial"/>
          <w:b/>
          <w:bCs/>
          <w:sz w:val="24"/>
          <w:lang w:val="en-US"/>
        </w:rPr>
        <w:tab/>
      </w:r>
      <w:r w:rsidR="00D7344E">
        <w:rPr>
          <w:rFonts w:ascii="Arial" w:hAnsi="Arial" w:cs="Arial"/>
          <w:b/>
          <w:bCs/>
          <w:sz w:val="24"/>
          <w:lang w:val="en-US"/>
        </w:rPr>
        <w:t xml:space="preserve">Remaining details on </w:t>
      </w:r>
      <w:r w:rsidR="000A4FC6" w:rsidRPr="005F365F">
        <w:rPr>
          <w:rFonts w:ascii="Arial" w:hAnsi="Arial" w:cs="Arial"/>
          <w:b/>
          <w:bCs/>
          <w:sz w:val="24"/>
          <w:lang w:val="en-US"/>
        </w:rPr>
        <w:t>PUCCH</w:t>
      </w:r>
      <w:r w:rsidR="00483150" w:rsidRPr="005F365F">
        <w:rPr>
          <w:rFonts w:ascii="Arial" w:hAnsi="Arial" w:cs="Arial"/>
          <w:b/>
          <w:bCs/>
          <w:sz w:val="24"/>
          <w:lang w:val="en-US"/>
        </w:rPr>
        <w:t xml:space="preserve"> </w:t>
      </w:r>
      <w:r w:rsidR="00D7344E">
        <w:rPr>
          <w:rFonts w:ascii="Arial" w:hAnsi="Arial" w:cs="Arial"/>
          <w:b/>
          <w:bCs/>
          <w:sz w:val="24"/>
          <w:lang w:val="en-US"/>
        </w:rPr>
        <w:t>r</w:t>
      </w:r>
      <w:r w:rsidR="00483150" w:rsidRPr="005F365F">
        <w:rPr>
          <w:rFonts w:ascii="Arial" w:hAnsi="Arial" w:cs="Arial"/>
          <w:b/>
          <w:bCs/>
          <w:sz w:val="24"/>
          <w:lang w:val="en-US"/>
        </w:rPr>
        <w:t xml:space="preserve">esource </w:t>
      </w:r>
      <w:r w:rsidR="00D7344E">
        <w:rPr>
          <w:rFonts w:ascii="Arial" w:hAnsi="Arial" w:cs="Arial"/>
          <w:b/>
          <w:bCs/>
          <w:sz w:val="24"/>
          <w:lang w:val="en-US"/>
        </w:rPr>
        <w:t>a</w:t>
      </w:r>
      <w:r w:rsidR="00483150" w:rsidRPr="005F365F">
        <w:rPr>
          <w:rFonts w:ascii="Arial" w:hAnsi="Arial" w:cs="Arial"/>
          <w:b/>
          <w:bCs/>
          <w:sz w:val="24"/>
          <w:lang w:val="en-US"/>
        </w:rPr>
        <w:t>llocation</w:t>
      </w:r>
    </w:p>
    <w:p w14:paraId="48E1CB11" w14:textId="77777777" w:rsidR="0034111C" w:rsidRPr="005F365F" w:rsidRDefault="0034111C">
      <w:pPr>
        <w:rPr>
          <w:rFonts w:ascii="Arial" w:hAnsi="Arial" w:cs="Arial"/>
          <w:b/>
          <w:bCs/>
          <w:sz w:val="24"/>
          <w:lang w:val="en-US"/>
        </w:rPr>
      </w:pPr>
      <w:r w:rsidRPr="005F365F">
        <w:rPr>
          <w:rFonts w:ascii="Arial" w:hAnsi="Arial" w:cs="Arial"/>
          <w:b/>
          <w:bCs/>
          <w:sz w:val="24"/>
          <w:lang w:val="en-US"/>
        </w:rPr>
        <w:t>Document for:</w:t>
      </w:r>
      <w:r w:rsidRPr="005F365F">
        <w:rPr>
          <w:rFonts w:ascii="Arial" w:hAnsi="Arial" w:cs="Arial"/>
          <w:b/>
          <w:bCs/>
          <w:sz w:val="24"/>
          <w:lang w:val="en-US"/>
        </w:rPr>
        <w:tab/>
      </w:r>
      <w:r w:rsidRPr="005F365F">
        <w:rPr>
          <w:rFonts w:ascii="Arial" w:hAnsi="Arial" w:cs="Arial"/>
          <w:b/>
          <w:bCs/>
          <w:sz w:val="24"/>
          <w:lang w:val="en-US"/>
        </w:rPr>
        <w:tab/>
        <w:t>Discussion and Decision</w:t>
      </w:r>
    </w:p>
    <w:p w14:paraId="48E1CB12" w14:textId="6AE535BD" w:rsidR="0034111C" w:rsidRPr="005F365F" w:rsidRDefault="0034111C" w:rsidP="007140AE">
      <w:pPr>
        <w:pStyle w:val="Heading1"/>
        <w:ind w:left="0" w:firstLine="0"/>
        <w:rPr>
          <w:lang w:val="en-US"/>
        </w:rPr>
      </w:pPr>
      <w:r w:rsidRPr="005F365F">
        <w:rPr>
          <w:lang w:val="en-US"/>
        </w:rPr>
        <w:t>1</w:t>
      </w:r>
      <w:r w:rsidR="00AD0A94" w:rsidRPr="005F365F">
        <w:rPr>
          <w:lang w:val="en-US"/>
        </w:rPr>
        <w:t>.</w:t>
      </w:r>
      <w:r w:rsidRPr="005F365F">
        <w:rPr>
          <w:lang w:val="en-US"/>
        </w:rPr>
        <w:tab/>
      </w:r>
      <w:r w:rsidR="00EE7FA7" w:rsidRPr="005F365F">
        <w:rPr>
          <w:lang w:val="en-US"/>
        </w:rPr>
        <w:t>Introduction</w:t>
      </w:r>
    </w:p>
    <w:p w14:paraId="1F88023E" w14:textId="5F1B8882" w:rsidR="00EC6294" w:rsidRPr="00953AB0" w:rsidRDefault="00EC6294" w:rsidP="00B9048C">
      <w:pPr>
        <w:spacing w:after="120"/>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During RAN plenary #78, the release 15 NR specifications were approved. Furthermore, it was agreed that during the first quarter of 2018, RAN1 will continue to focus on the stabilizing of the basic and essential functionalities within the scope of the December drop.</w:t>
      </w:r>
    </w:p>
    <w:p w14:paraId="00BB7FA9" w14:textId="071CFA70" w:rsidR="00607526" w:rsidRDefault="00640DB5" w:rsidP="0095076F">
      <w:pPr>
        <w:spacing w:after="120"/>
        <w:jc w:val="both"/>
        <w:rPr>
          <w:bCs/>
          <w:lang w:val="en-US"/>
        </w:rPr>
      </w:pPr>
      <w:r>
        <w:rPr>
          <w:bCs/>
          <w:lang w:val="en-US"/>
        </w:rPr>
        <w:t xml:space="preserve">Significant progress has been made on the PUCCH resource allocation in the previous meetings, this is reflected in the specification. </w:t>
      </w:r>
      <w:r w:rsidR="00B9048C" w:rsidRPr="005F365F">
        <w:rPr>
          <w:bCs/>
          <w:lang w:val="en-US"/>
        </w:rPr>
        <w:t xml:space="preserve">This contribution </w:t>
      </w:r>
      <w:r>
        <w:rPr>
          <w:bCs/>
          <w:lang w:val="en-US"/>
        </w:rPr>
        <w:t>addresses the remaining</w:t>
      </w:r>
      <w:r w:rsidR="00B9048C" w:rsidRPr="005F365F">
        <w:rPr>
          <w:bCs/>
          <w:lang w:val="en-US"/>
        </w:rPr>
        <w:t xml:space="preserve"> open issues</w:t>
      </w:r>
      <w:r w:rsidR="005820B8" w:rsidRPr="005F365F">
        <w:rPr>
          <w:bCs/>
          <w:lang w:val="en-US"/>
        </w:rPr>
        <w:t xml:space="preserve"> on</w:t>
      </w:r>
      <w:r w:rsidR="00B9048C" w:rsidRPr="005F365F">
        <w:rPr>
          <w:bCs/>
          <w:lang w:val="en-US"/>
        </w:rPr>
        <w:t xml:space="preserve"> </w:t>
      </w:r>
      <w:r w:rsidR="005F365F" w:rsidRPr="004D2A72">
        <w:rPr>
          <w:bCs/>
          <w:lang w:val="en-US"/>
        </w:rPr>
        <w:t xml:space="preserve">PUCCH </w:t>
      </w:r>
      <w:r w:rsidR="00B9048C" w:rsidRPr="004D2A72">
        <w:rPr>
          <w:bCs/>
          <w:lang w:val="en-US"/>
        </w:rPr>
        <w:t>resource allocation</w:t>
      </w:r>
      <w:r w:rsidR="0018209F" w:rsidRPr="004D2A72">
        <w:rPr>
          <w:bCs/>
          <w:lang w:val="en-US"/>
        </w:rPr>
        <w:t>.</w:t>
      </w:r>
      <w:r w:rsidR="00EC6294">
        <w:rPr>
          <w:bCs/>
          <w:lang w:val="en-US"/>
        </w:rPr>
        <w:t xml:space="preserve"> Specifically, we address the following open points:</w:t>
      </w:r>
    </w:p>
    <w:p w14:paraId="6BA1E6D0" w14:textId="0FF31A03" w:rsidR="00EC6294" w:rsidRDefault="00EC6294" w:rsidP="0095076F">
      <w:pPr>
        <w:spacing w:after="120"/>
        <w:jc w:val="both"/>
        <w:rPr>
          <w:bCs/>
          <w:lang w:val="en-US"/>
        </w:rPr>
      </w:pPr>
      <w:r>
        <w:rPr>
          <w:bCs/>
          <w:lang w:val="en-US"/>
        </w:rPr>
        <w:t>- Determination of the PUCCH resource within a PUCCH resource set.</w:t>
      </w:r>
    </w:p>
    <w:p w14:paraId="7C39AFCA" w14:textId="217338B7" w:rsidR="00EC6294" w:rsidRDefault="00EC6294" w:rsidP="0095076F">
      <w:pPr>
        <w:spacing w:after="120"/>
        <w:jc w:val="both"/>
        <w:rPr>
          <w:bCs/>
          <w:lang w:val="en-US"/>
        </w:rPr>
      </w:pPr>
      <w:r>
        <w:rPr>
          <w:bCs/>
          <w:lang w:val="en-US"/>
        </w:rPr>
        <w:t>- PUCC</w:t>
      </w:r>
      <w:r w:rsidR="00862506">
        <w:rPr>
          <w:bCs/>
          <w:lang w:val="en-US"/>
        </w:rPr>
        <w:t>H resource selection before RRC</w:t>
      </w:r>
      <w:r>
        <w:rPr>
          <w:bCs/>
          <w:lang w:val="en-US"/>
        </w:rPr>
        <w:t xml:space="preserve"> connection setup</w:t>
      </w:r>
    </w:p>
    <w:p w14:paraId="52761745" w14:textId="7D65F2CF" w:rsidR="00EC6294" w:rsidRPr="005F365F" w:rsidRDefault="00EC6294" w:rsidP="0095076F">
      <w:pPr>
        <w:spacing w:after="120"/>
        <w:jc w:val="both"/>
        <w:rPr>
          <w:bCs/>
          <w:lang w:val="en-US"/>
        </w:rPr>
      </w:pPr>
      <w:r>
        <w:rPr>
          <w:bCs/>
          <w:lang w:val="en-US"/>
        </w:rPr>
        <w:t>- Clarifications and corrections to the specs.</w:t>
      </w:r>
    </w:p>
    <w:p w14:paraId="48E1CB38" w14:textId="0987BAD7" w:rsidR="00536930" w:rsidRPr="005F365F" w:rsidRDefault="00AB16D3" w:rsidP="00AD0A94">
      <w:pPr>
        <w:pStyle w:val="Heading1"/>
        <w:ind w:left="0" w:firstLine="0"/>
        <w:rPr>
          <w:lang w:val="en-US"/>
        </w:rPr>
      </w:pPr>
      <w:r w:rsidRPr="005F365F">
        <w:rPr>
          <w:color w:val="000000"/>
          <w:lang w:val="en-US"/>
        </w:rPr>
        <w:t>2</w:t>
      </w:r>
      <w:r w:rsidR="00AD0A94" w:rsidRPr="005F365F">
        <w:rPr>
          <w:color w:val="000000"/>
          <w:lang w:val="en-US"/>
        </w:rPr>
        <w:t>.</w:t>
      </w:r>
      <w:r w:rsidR="00536930" w:rsidRPr="005F365F">
        <w:rPr>
          <w:color w:val="000000"/>
          <w:lang w:val="en-US"/>
        </w:rPr>
        <w:tab/>
      </w:r>
      <w:r w:rsidR="00273D2F" w:rsidRPr="005F365F">
        <w:rPr>
          <w:lang w:val="en-US"/>
        </w:rPr>
        <w:t>Discussion</w:t>
      </w:r>
      <w:r w:rsidR="00536930" w:rsidRPr="005F365F">
        <w:rPr>
          <w:lang w:val="en-US"/>
        </w:rPr>
        <w:t xml:space="preserve"> </w:t>
      </w:r>
    </w:p>
    <w:p w14:paraId="2B969848" w14:textId="7DC03FA0" w:rsidR="009A5292" w:rsidRDefault="009A5292" w:rsidP="00A20212">
      <w:pPr>
        <w:pStyle w:val="Heading2"/>
        <w:rPr>
          <w:lang w:val="en-US"/>
        </w:rPr>
      </w:pPr>
      <w:r>
        <w:rPr>
          <w:lang w:val="en-US"/>
        </w:rPr>
        <w:t>2.1</w:t>
      </w:r>
      <w:r>
        <w:rPr>
          <w:lang w:val="en-US"/>
        </w:rPr>
        <w:tab/>
      </w:r>
      <w:r w:rsidR="00EC6294">
        <w:rPr>
          <w:lang w:val="en-US"/>
        </w:rPr>
        <w:t>Determination of the PUCCH resource within a PUCCH resource set.</w:t>
      </w:r>
    </w:p>
    <w:p w14:paraId="00770E71" w14:textId="3F0A1796" w:rsidR="000E7B51" w:rsidRDefault="00D64A7F" w:rsidP="00B51F7C">
      <w:pPr>
        <w:spacing w:after="120"/>
        <w:jc w:val="both"/>
        <w:rPr>
          <w:lang w:val="en-US" w:eastAsia="x-none"/>
        </w:rPr>
      </w:pPr>
      <w:r>
        <w:rPr>
          <w:lang w:val="en-US" w:eastAsia="x-none"/>
        </w:rPr>
        <w:t>In RAN1#91</w:t>
      </w:r>
      <w:r w:rsidR="00AC319F">
        <w:rPr>
          <w:lang w:val="en-US" w:eastAsia="x-none"/>
        </w:rPr>
        <w:t xml:space="preserve"> </w:t>
      </w:r>
      <w:r w:rsidR="00AC319F">
        <w:rPr>
          <w:lang w:val="en-US" w:eastAsia="x-none"/>
        </w:rPr>
        <w:fldChar w:fldCharType="begin"/>
      </w:r>
      <w:r w:rsidR="00AC319F">
        <w:rPr>
          <w:lang w:val="en-US" w:eastAsia="x-none"/>
        </w:rPr>
        <w:instrText xml:space="preserve"> REF _Ref503257416 \r \h </w:instrText>
      </w:r>
      <w:r w:rsidR="00AC319F">
        <w:rPr>
          <w:lang w:val="en-US" w:eastAsia="x-none"/>
        </w:rPr>
      </w:r>
      <w:r w:rsidR="00AC319F">
        <w:rPr>
          <w:lang w:val="en-US" w:eastAsia="x-none"/>
        </w:rPr>
        <w:fldChar w:fldCharType="separate"/>
      </w:r>
      <w:r w:rsidR="008C4BC2">
        <w:rPr>
          <w:lang w:val="en-US" w:eastAsia="x-none"/>
        </w:rPr>
        <w:t>[1]</w:t>
      </w:r>
      <w:r w:rsidR="00AC319F">
        <w:rPr>
          <w:lang w:val="en-US" w:eastAsia="x-none"/>
        </w:rPr>
        <w:fldChar w:fldCharType="end"/>
      </w:r>
      <w:r>
        <w:rPr>
          <w:lang w:val="en-US" w:eastAsia="x-none"/>
        </w:rPr>
        <w:t>, the following agreement was reached:</w:t>
      </w:r>
    </w:p>
    <w:p w14:paraId="40AAD7FF" w14:textId="2103F9A0" w:rsidR="00D64A7F" w:rsidRDefault="00D64A7F" w:rsidP="00B51F7C">
      <w:pPr>
        <w:spacing w:after="120"/>
        <w:jc w:val="both"/>
        <w:rPr>
          <w:lang w:val="en-US" w:eastAsia="x-none"/>
        </w:rPr>
      </w:pPr>
    </w:p>
    <w:p w14:paraId="0B7CDB18" w14:textId="77777777" w:rsidR="00D64A7F" w:rsidRPr="007E5C7B" w:rsidRDefault="00D64A7F" w:rsidP="00D64A7F">
      <w:r w:rsidRPr="007E5C7B">
        <w:rPr>
          <w:highlight w:val="green"/>
        </w:rPr>
        <w:t>Agreements</w:t>
      </w:r>
      <w:r w:rsidRPr="007E5C7B">
        <w:t>:</w:t>
      </w:r>
    </w:p>
    <w:p w14:paraId="308C2539" w14:textId="5D9BF9E0" w:rsidR="00D64A7F" w:rsidRDefault="00AC319F" w:rsidP="00B51F7C">
      <w:pPr>
        <w:spacing w:after="120"/>
        <w:jc w:val="both"/>
        <w:rPr>
          <w:lang w:val="en-US" w:eastAsia="x-none"/>
        </w:rPr>
      </w:pPr>
      <w:r>
        <w:rPr>
          <w:noProof/>
        </w:rPr>
        <mc:AlternateContent>
          <mc:Choice Requires="wps">
            <w:drawing>
              <wp:anchor distT="0" distB="0" distL="114300" distR="114300" simplePos="0" relativeHeight="251667456" behindDoc="0" locked="0" layoutInCell="1" allowOverlap="1" wp14:anchorId="43CDE024" wp14:editId="4C1C8FC8">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F5176E" w14:textId="77777777" w:rsidR="006460C9" w:rsidRPr="00953AB0" w:rsidRDefault="006460C9" w:rsidP="00D64A7F">
                            <w:pPr>
                              <w:pStyle w:val="ListParagraph"/>
                              <w:numPr>
                                <w:ilvl w:val="0"/>
                                <w:numId w:val="38"/>
                              </w:numPr>
                              <w:contextualSpacing w:val="0"/>
                              <w:rPr>
                                <w:rFonts w:eastAsia="Times New Roman"/>
                                <w:sz w:val="20"/>
                                <w:szCs w:val="20"/>
                              </w:rPr>
                            </w:pPr>
                            <w:r w:rsidRPr="00953AB0">
                              <w:rPr>
                                <w:rFonts w:eastAsia="Times New Roman"/>
                                <w:sz w:val="20"/>
                                <w:szCs w:val="20"/>
                              </w:rPr>
                              <w:t>2-bit ARI jointly with implicit mapping for PUCCH resource allocation:</w:t>
                            </w:r>
                          </w:p>
                          <w:p w14:paraId="0A909C93"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&gt;[4] (no more than 8) PUCCH resources can be configured in a resource set.</w:t>
                            </w:r>
                          </w:p>
                          <w:p w14:paraId="68D35D0F"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The number of PUCCH resources in a resource set is configured.</w:t>
                            </w:r>
                          </w:p>
                          <w:p w14:paraId="0FA6085B" w14:textId="77777777" w:rsidR="006460C9" w:rsidRPr="00953AB0" w:rsidRDefault="006460C9" w:rsidP="00D64A7F">
                            <w:pPr>
                              <w:pStyle w:val="ListParagraph"/>
                              <w:numPr>
                                <w:ilvl w:val="2"/>
                                <w:numId w:val="38"/>
                              </w:numPr>
                              <w:contextualSpacing w:val="0"/>
                              <w:rPr>
                                <w:rFonts w:eastAsia="Times New Roman"/>
                                <w:sz w:val="20"/>
                                <w:szCs w:val="20"/>
                              </w:rPr>
                            </w:pPr>
                            <w:r w:rsidRPr="00953AB0">
                              <w:rPr>
                                <w:rFonts w:eastAsia="Times New Roman"/>
                                <w:sz w:val="20"/>
                                <w:szCs w:val="20"/>
                              </w:rPr>
                              <w:t>If larger than [4], implicit mapping in addition to explicit indication is also used.</w:t>
                            </w:r>
                          </w:p>
                          <w:p w14:paraId="6F9B40DB"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A sub-set within a resource set is indicated by ARI and implicit mapping is used within the sub-set</w:t>
                            </w:r>
                          </w:p>
                          <w:p w14:paraId="3213FB6F"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No additional RRC impact is necessary.</w:t>
                            </w:r>
                          </w:p>
                          <w:p w14:paraId="43A19E20" w14:textId="77777777" w:rsidR="006460C9" w:rsidRPr="00953AB0" w:rsidRDefault="006460C9" w:rsidP="00A7434E">
                            <w:pPr>
                              <w:pStyle w:val="ListParagraph"/>
                              <w:numPr>
                                <w:ilvl w:val="2"/>
                                <w:numId w:val="38"/>
                              </w:numPr>
                              <w:rPr>
                                <w:rFonts w:eastAsia="Times New Roman"/>
                                <w:sz w:val="20"/>
                                <w:szCs w:val="20"/>
                              </w:rPr>
                            </w:pPr>
                            <w:r w:rsidRPr="00953AB0">
                              <w:rPr>
                                <w:rFonts w:eastAsia="Times New Roman"/>
                                <w:sz w:val="20"/>
                                <w:szCs w:val="20"/>
                              </w:rPr>
                              <w:t>Otherwise, 3-bit ARI with up to 8 resources per resource set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3CDE024"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39F5176E" w14:textId="77777777" w:rsidR="006460C9" w:rsidRPr="00953AB0" w:rsidRDefault="006460C9" w:rsidP="00D64A7F">
                      <w:pPr>
                        <w:pStyle w:val="ListParagraph"/>
                        <w:numPr>
                          <w:ilvl w:val="0"/>
                          <w:numId w:val="38"/>
                        </w:numPr>
                        <w:contextualSpacing w:val="0"/>
                        <w:rPr>
                          <w:rFonts w:eastAsia="Times New Roman"/>
                          <w:sz w:val="20"/>
                          <w:szCs w:val="20"/>
                        </w:rPr>
                      </w:pPr>
                      <w:r w:rsidRPr="00953AB0">
                        <w:rPr>
                          <w:rFonts w:eastAsia="Times New Roman"/>
                          <w:sz w:val="20"/>
                          <w:szCs w:val="20"/>
                        </w:rPr>
                        <w:t>2-bit ARI jointly with implicit mapping for PUCCH resource allocation:</w:t>
                      </w:r>
                    </w:p>
                    <w:p w14:paraId="0A909C93"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&gt;[4] (no more than 8) PUCCH resources can be configured in a resource set.</w:t>
                      </w:r>
                    </w:p>
                    <w:p w14:paraId="68D35D0F"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The number of PUCCH resources in a resource set is configured.</w:t>
                      </w:r>
                    </w:p>
                    <w:p w14:paraId="0FA6085B" w14:textId="77777777" w:rsidR="006460C9" w:rsidRPr="00953AB0" w:rsidRDefault="006460C9" w:rsidP="00D64A7F">
                      <w:pPr>
                        <w:pStyle w:val="ListParagraph"/>
                        <w:numPr>
                          <w:ilvl w:val="2"/>
                          <w:numId w:val="38"/>
                        </w:numPr>
                        <w:contextualSpacing w:val="0"/>
                        <w:rPr>
                          <w:rFonts w:eastAsia="Times New Roman"/>
                          <w:sz w:val="20"/>
                          <w:szCs w:val="20"/>
                        </w:rPr>
                      </w:pPr>
                      <w:r w:rsidRPr="00953AB0">
                        <w:rPr>
                          <w:rFonts w:eastAsia="Times New Roman"/>
                          <w:sz w:val="20"/>
                          <w:szCs w:val="20"/>
                        </w:rPr>
                        <w:t>If larger than [4], implicit mapping in addition to explicit indication is also used.</w:t>
                      </w:r>
                    </w:p>
                    <w:p w14:paraId="6F9B40DB"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A sub-set within a resource set is indicated by ARI and implicit mapping is used within the sub-set</w:t>
                      </w:r>
                    </w:p>
                    <w:p w14:paraId="3213FB6F" w14:textId="77777777" w:rsidR="006460C9" w:rsidRPr="00953AB0" w:rsidRDefault="006460C9" w:rsidP="00D64A7F">
                      <w:pPr>
                        <w:pStyle w:val="ListParagraph"/>
                        <w:numPr>
                          <w:ilvl w:val="1"/>
                          <w:numId w:val="38"/>
                        </w:numPr>
                        <w:contextualSpacing w:val="0"/>
                        <w:rPr>
                          <w:rFonts w:eastAsia="Times New Roman"/>
                          <w:sz w:val="20"/>
                          <w:szCs w:val="20"/>
                        </w:rPr>
                      </w:pPr>
                      <w:r w:rsidRPr="00953AB0">
                        <w:rPr>
                          <w:rFonts w:eastAsia="Times New Roman"/>
                          <w:sz w:val="20"/>
                          <w:szCs w:val="20"/>
                        </w:rPr>
                        <w:t>No additional RRC impact is necessary.</w:t>
                      </w:r>
                    </w:p>
                    <w:p w14:paraId="43A19E20" w14:textId="77777777" w:rsidR="006460C9" w:rsidRPr="00953AB0" w:rsidRDefault="006460C9" w:rsidP="00A7434E">
                      <w:pPr>
                        <w:pStyle w:val="ListParagraph"/>
                        <w:numPr>
                          <w:ilvl w:val="2"/>
                          <w:numId w:val="38"/>
                        </w:numPr>
                        <w:rPr>
                          <w:rFonts w:eastAsia="Times New Roman"/>
                          <w:sz w:val="20"/>
                          <w:szCs w:val="20"/>
                        </w:rPr>
                      </w:pPr>
                      <w:r w:rsidRPr="00953AB0">
                        <w:rPr>
                          <w:rFonts w:eastAsia="Times New Roman"/>
                          <w:sz w:val="20"/>
                          <w:szCs w:val="20"/>
                        </w:rPr>
                        <w:t>Otherwise, 3-bit ARI with up to 8 resources per resource set is supported</w:t>
                      </w:r>
                    </w:p>
                  </w:txbxContent>
                </v:textbox>
                <w10:wrap type="square"/>
              </v:shape>
            </w:pict>
          </mc:Fallback>
        </mc:AlternateContent>
      </w:r>
    </w:p>
    <w:p w14:paraId="59375B07" w14:textId="7A477010" w:rsidR="00D64A7F" w:rsidRDefault="00AC319F" w:rsidP="00B51F7C">
      <w:pPr>
        <w:spacing w:after="120"/>
        <w:jc w:val="both"/>
        <w:rPr>
          <w:lang w:val="en-US" w:eastAsia="x-none"/>
        </w:rPr>
      </w:pPr>
      <w:r>
        <w:rPr>
          <w:lang w:val="en-US" w:eastAsia="x-none"/>
        </w:rPr>
        <w:t xml:space="preserve">The PUCCH resource set consists of up to 8 PUCCH resources, and the ARI field in the DCI is at least 2 bits. If the ARI field is 2 bits, and there are more than 4 PUCCH resources in the PUCCH resource set a mapping function, in addition to the 2-bit ARI field, are used to determine the PUCCH resource. The definition of this mapping function is open after the last RAN1 meeting and in the specification. </w:t>
      </w:r>
      <w:r w:rsidR="005E6FD6">
        <w:rPr>
          <w:lang w:val="en-US" w:eastAsia="x-none"/>
        </w:rPr>
        <w:t>The PUCCH resources are divided into four subsets. Each subset contains one or two PUCCH resources. The ARI selects one of the four subsets. The mapping function selects a resource within a subset if there are 2 PUCCH resources in the subset.</w:t>
      </w:r>
    </w:p>
    <w:p w14:paraId="79A44E1A" w14:textId="5C120289" w:rsidR="00AC319F" w:rsidRDefault="00AC319F" w:rsidP="00B51F7C">
      <w:pPr>
        <w:spacing w:after="120"/>
        <w:jc w:val="both"/>
        <w:rPr>
          <w:lang w:val="en-US" w:eastAsia="x-none"/>
        </w:rPr>
      </w:pPr>
      <w:r>
        <w:rPr>
          <w:lang w:val="en-US" w:eastAsia="x-none"/>
        </w:rPr>
        <w:t>We discuss alternative mapping functions highlighting the pros and cons of each.</w:t>
      </w:r>
    </w:p>
    <w:p w14:paraId="39F8360F" w14:textId="1236CF12" w:rsidR="00AC319F" w:rsidRPr="00362BA2" w:rsidRDefault="00AC319F" w:rsidP="00953AB0">
      <w:pPr>
        <w:pStyle w:val="ListParagraph"/>
        <w:numPr>
          <w:ilvl w:val="0"/>
          <w:numId w:val="39"/>
        </w:numPr>
        <w:spacing w:after="120"/>
        <w:jc w:val="both"/>
        <w:rPr>
          <w:lang w:val="en-US" w:eastAsia="x-none"/>
        </w:rPr>
      </w:pPr>
      <w:r>
        <w:rPr>
          <w:sz w:val="20"/>
          <w:szCs w:val="20"/>
          <w:lang w:val="en-US" w:eastAsia="x-none"/>
        </w:rPr>
        <w:t xml:space="preserve">The mapping function can be based on the CCE start index of the PDCCH channel carrying the DCI scheduling the PDSCH channel </w:t>
      </w:r>
      <w:r w:rsidR="005E6FD6">
        <w:rPr>
          <w:sz w:val="20"/>
          <w:szCs w:val="20"/>
          <w:lang w:val="en-US" w:eastAsia="x-none"/>
        </w:rPr>
        <w:t>whose</w:t>
      </w:r>
      <w:r>
        <w:rPr>
          <w:sz w:val="20"/>
          <w:szCs w:val="20"/>
          <w:lang w:val="en-US" w:eastAsia="x-none"/>
        </w:rPr>
        <w:t xml:space="preserve"> HARQ-ACK is being transmitted on P</w:t>
      </w:r>
      <w:r w:rsidR="005E6FD6">
        <w:rPr>
          <w:sz w:val="20"/>
          <w:szCs w:val="20"/>
          <w:lang w:val="en-US" w:eastAsia="x-none"/>
        </w:rPr>
        <w:t xml:space="preserve">UCCH. For example, if there are two PUCCH resources in the PUCCH resource subset, the division of the CCE start index by the aggregation level is calculated. If this value is even, the first PUCCH resource in the subset </w:t>
      </w:r>
      <w:r w:rsidR="00362BA2">
        <w:rPr>
          <w:sz w:val="20"/>
          <w:szCs w:val="20"/>
          <w:lang w:val="en-US" w:eastAsia="x-none"/>
        </w:rPr>
        <w:t xml:space="preserve">is selected, else </w:t>
      </w:r>
      <w:r w:rsidR="005E6FD6">
        <w:rPr>
          <w:sz w:val="20"/>
          <w:szCs w:val="20"/>
          <w:lang w:val="en-US" w:eastAsia="x-none"/>
        </w:rPr>
        <w:t xml:space="preserve">it is odd, </w:t>
      </w:r>
      <w:r w:rsidR="00362BA2">
        <w:rPr>
          <w:sz w:val="20"/>
          <w:szCs w:val="20"/>
          <w:lang w:val="en-US" w:eastAsia="x-none"/>
        </w:rPr>
        <w:t xml:space="preserve">and </w:t>
      </w:r>
      <w:r w:rsidR="005E6FD6">
        <w:rPr>
          <w:sz w:val="20"/>
          <w:szCs w:val="20"/>
          <w:lang w:val="en-US" w:eastAsia="x-none"/>
        </w:rPr>
        <w:t xml:space="preserve">the second PUCCH resource in the subset is selected. This scheme works well, if there is one HARQ-ACK transmitted on each PUCCH. However, if multiple HARQ-ACKs are being aggregated on the same PUCCH (due to PDSCH </w:t>
      </w:r>
      <w:r w:rsidR="005E6FD6">
        <w:rPr>
          <w:sz w:val="20"/>
          <w:szCs w:val="20"/>
          <w:lang w:val="en-US" w:eastAsia="x-none"/>
        </w:rPr>
        <w:lastRenderedPageBreak/>
        <w:t>on multiple carriers, or on multiple time slots)</w:t>
      </w:r>
      <w:r w:rsidR="00362BA2">
        <w:rPr>
          <w:sz w:val="20"/>
          <w:szCs w:val="20"/>
          <w:lang w:val="en-US" w:eastAsia="x-none"/>
        </w:rPr>
        <w:t>, the HARQ-ACK resource is determined by the</w:t>
      </w:r>
      <w:r w:rsidR="005E6FD6">
        <w:rPr>
          <w:sz w:val="20"/>
          <w:szCs w:val="20"/>
          <w:lang w:val="en-US" w:eastAsia="x-none"/>
        </w:rPr>
        <w:t xml:space="preserve"> last DCI</w:t>
      </w:r>
      <w:r w:rsidR="00362BA2">
        <w:rPr>
          <w:sz w:val="20"/>
          <w:szCs w:val="20"/>
          <w:lang w:val="en-US" w:eastAsia="x-none"/>
        </w:rPr>
        <w:t>. If this DCI is missed, this can lead to ambiguity in the PUCCH resource between the UE and gNB. Note that, forcing all DCI transmissions associated with the same PUCCH to use the same CCE start index group (even or odd), increases the scheduling complexity and PDCCH blockage.</w:t>
      </w:r>
    </w:p>
    <w:p w14:paraId="28E2F1E0" w14:textId="546ECE81" w:rsidR="00362BA2" w:rsidRPr="009C0D9B" w:rsidRDefault="00362BA2" w:rsidP="00953AB0">
      <w:pPr>
        <w:pStyle w:val="ListParagraph"/>
        <w:numPr>
          <w:ilvl w:val="0"/>
          <w:numId w:val="39"/>
        </w:numPr>
        <w:spacing w:after="120"/>
        <w:jc w:val="both"/>
        <w:rPr>
          <w:lang w:val="en-US" w:eastAsia="x-none"/>
        </w:rPr>
      </w:pPr>
      <w:r>
        <w:rPr>
          <w:sz w:val="20"/>
          <w:szCs w:val="20"/>
          <w:lang w:val="en-US" w:eastAsia="x-none"/>
        </w:rPr>
        <w:t>An alternative mapping function is based on the UE’</w:t>
      </w:r>
      <w:r w:rsidR="009C0D9B">
        <w:rPr>
          <w:sz w:val="20"/>
          <w:szCs w:val="20"/>
          <w:lang w:val="en-US" w:eastAsia="x-none"/>
        </w:rPr>
        <w:t xml:space="preserve">s C-RNTI, the slot number and a pseudo random generator with 0/1 output that determines which PUCCH resource in a two-element PUCCH resource subset to select. While this scheme determines the PUCCH resource without impacting the CCE start index selection of PDCCH (no impact on scheduling on PDCCH blockage), it is just a randomization in the PUCCH resource selection that </w:t>
      </w:r>
      <w:r w:rsidR="00F574BF">
        <w:rPr>
          <w:sz w:val="20"/>
          <w:szCs w:val="20"/>
          <w:lang w:val="en-US" w:eastAsia="x-none"/>
        </w:rPr>
        <w:t>makes it unlikely that two users with PUCCH resources colliding one slot, would collide in the following slots.</w:t>
      </w:r>
    </w:p>
    <w:p w14:paraId="463531FB" w14:textId="59430B10" w:rsidR="00820458" w:rsidRDefault="009C0D9B" w:rsidP="009C0D9B">
      <w:pPr>
        <w:spacing w:after="120"/>
        <w:jc w:val="both"/>
        <w:rPr>
          <w:lang w:val="en-US" w:eastAsia="x-none"/>
        </w:rPr>
      </w:pPr>
      <w:r>
        <w:rPr>
          <w:lang w:val="en-US" w:eastAsia="x-none"/>
        </w:rPr>
        <w:t xml:space="preserve">In the case of mini-slots, the PUCCH resource set is used to indicate the starting symbol of the PUCCH transmission. To minimize latency and benefit from mini-slot operation, multiple PUCCH start symbol values should be included in the PUCCH resource set. </w:t>
      </w:r>
      <w:r w:rsidR="00820458">
        <w:rPr>
          <w:lang w:val="en-US" w:eastAsia="x-none"/>
        </w:rPr>
        <w:t>For example, with 4-symbol and 7-symbol mini-slots, there can be two PUCCH start symbol positions in the PUCCH resource set, with 4 PUCCH resources (PRB index and code index) associated with each start symbol position. This means that one of the ARI bits is used to indicate the start symbol position, with the other ARI bit along with the mapping function are used to select the PUCCH resource (for handling PUCCH collisions) for that start symbol position. With 2-symbol mini-slot, there can be four PUCCH start symbol positions in the PUCCH resource set, with 2 PUCCH resources (PRB index and code index) associated with each start symbol position. This means that the two ARI bits are used to indicate the start symbol position, with the mapping function used to select the PUCCH resource (for handling PUCCH collisions) for that start symbol. Having explicit indication of all the PUCCH resources provides more flexibility in the selection of the PUCCH resource to avoid/minimize PUCCH collisions.</w:t>
      </w:r>
    </w:p>
    <w:p w14:paraId="065DCF1A" w14:textId="12890234" w:rsidR="00F574BF" w:rsidRDefault="00F574BF" w:rsidP="009C0D9B">
      <w:pPr>
        <w:spacing w:after="120"/>
        <w:jc w:val="both"/>
        <w:rPr>
          <w:lang w:val="en-US" w:eastAsia="x-none"/>
        </w:rPr>
      </w:pPr>
      <w:r>
        <w:rPr>
          <w:lang w:val="en-US" w:eastAsia="x-none"/>
        </w:rPr>
        <w:t>Based on the above discussion, it hard to find an implicit mapping function that meets all the following requirements:</w:t>
      </w:r>
    </w:p>
    <w:p w14:paraId="2D263B24" w14:textId="4FBFB202"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Is robust against the missing the last DL assignment.</w:t>
      </w:r>
    </w:p>
    <w:p w14:paraId="081CC508" w14:textId="6ED47955"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Doesn’t impose a significant increase in the PDCCH scheduling complexity when multiple HARQ-ACKs with different feedback times, and/or on different carriers are multiplexed on the same PUCCH transmission.</w:t>
      </w:r>
    </w:p>
    <w:p w14:paraId="683FB05B" w14:textId="015B337A"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Allows the gNB through some parameters and a mapping function to dynamically select a PUCCH resource within a resource set.</w:t>
      </w:r>
    </w:p>
    <w:p w14:paraId="22D275FC" w14:textId="2FF32E7F"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Reasonably supports different start symbol positions for mini-slot operation for latency reduction.</w:t>
      </w:r>
    </w:p>
    <w:p w14:paraId="7A80C042" w14:textId="608977F1" w:rsidR="00F574BF" w:rsidRDefault="00F574BF" w:rsidP="00F574BF">
      <w:pPr>
        <w:spacing w:after="120"/>
        <w:jc w:val="both"/>
        <w:rPr>
          <w:lang w:val="en-US" w:eastAsia="x-none"/>
        </w:rPr>
      </w:pPr>
      <w:r>
        <w:rPr>
          <w:lang w:val="en-US" w:eastAsia="x-none"/>
        </w:rPr>
        <w:t>The alternative to an imp</w:t>
      </w:r>
      <w:r w:rsidR="008860AA">
        <w:rPr>
          <w:lang w:val="en-US" w:eastAsia="x-none"/>
        </w:rPr>
        <w:t>licit mapping function is have the gNB explicitly indicate the PUCCH resource within the PUCCH resource set to the UE. This is achieved by increasing the ARI field from 2-bits to 3-bits. We see this as a small increase in the DCI payload size that provides, a simpler, robust and more flexible solution.</w:t>
      </w:r>
    </w:p>
    <w:p w14:paraId="14CB480C" w14:textId="6FCBE988" w:rsidR="008860AA" w:rsidRPr="00953AB0" w:rsidRDefault="008860AA" w:rsidP="00F574BF">
      <w:pPr>
        <w:spacing w:after="120"/>
        <w:jc w:val="both"/>
        <w:rPr>
          <w:b/>
          <w:i/>
          <w:lang w:val="en-US" w:eastAsia="x-none"/>
        </w:rPr>
      </w:pPr>
      <w:r w:rsidRPr="00953AB0">
        <w:rPr>
          <w:b/>
          <w:i/>
          <w:lang w:val="en-US" w:eastAsia="x-none"/>
        </w:rPr>
        <w:t>Proposal 1: Increase the ARI field in the DCI to 3-bits, with no need for a mapping function to select the PUCCH resource within the PUCCH resource set.</w:t>
      </w:r>
    </w:p>
    <w:p w14:paraId="6EEA1B08" w14:textId="0EC71DA1" w:rsidR="005C10BD" w:rsidRPr="005F365F" w:rsidRDefault="005C10BD" w:rsidP="00A20212">
      <w:pPr>
        <w:pStyle w:val="Heading2"/>
        <w:rPr>
          <w:lang w:val="en-US" w:eastAsia="ja-JP"/>
        </w:rPr>
      </w:pPr>
      <w:r>
        <w:rPr>
          <w:lang w:val="en-US" w:eastAsia="ja-JP"/>
        </w:rPr>
        <w:t>2.</w:t>
      </w:r>
      <w:r w:rsidR="00E007C6">
        <w:rPr>
          <w:lang w:val="en-US" w:eastAsia="ja-JP"/>
        </w:rPr>
        <w:t>2</w:t>
      </w:r>
      <w:r>
        <w:rPr>
          <w:lang w:val="en-US" w:eastAsia="ja-JP"/>
        </w:rPr>
        <w:tab/>
        <w:t xml:space="preserve">PUCCH resource allocation </w:t>
      </w:r>
      <w:r w:rsidR="00862506">
        <w:rPr>
          <w:lang w:val="en-US" w:eastAsia="ja-JP"/>
        </w:rPr>
        <w:t>before RRC connection setup</w:t>
      </w:r>
    </w:p>
    <w:p w14:paraId="7FE2E69D" w14:textId="50CF7BBB" w:rsidR="00EB3D25" w:rsidRDefault="00EB3D25" w:rsidP="00EB3D25">
      <w:pPr>
        <w:spacing w:after="120"/>
        <w:jc w:val="both"/>
        <w:rPr>
          <w:lang w:val="en-US" w:eastAsia="x-none"/>
        </w:rPr>
      </w:pPr>
      <w:r>
        <w:rPr>
          <w:noProof/>
        </w:rPr>
        <mc:AlternateContent>
          <mc:Choice Requires="wps">
            <w:drawing>
              <wp:anchor distT="0" distB="0" distL="114300" distR="114300" simplePos="0" relativeHeight="251669504" behindDoc="0" locked="0" layoutInCell="1" allowOverlap="1" wp14:anchorId="22169F91" wp14:editId="367730FD">
                <wp:simplePos x="0" y="0"/>
                <wp:positionH relativeFrom="margin">
                  <wp:align>left</wp:align>
                </wp:positionH>
                <wp:positionV relativeFrom="paragraph">
                  <wp:posOffset>217805</wp:posOffset>
                </wp:positionV>
                <wp:extent cx="6003925" cy="1828800"/>
                <wp:effectExtent l="0" t="0" r="15875" b="20320"/>
                <wp:wrapSquare wrapText="bothSides"/>
                <wp:docPr id="6" name="Text Box 6"/>
                <wp:cNvGraphicFramePr/>
                <a:graphic xmlns:a="http://schemas.openxmlformats.org/drawingml/2006/main">
                  <a:graphicData uri="http://schemas.microsoft.com/office/word/2010/wordprocessingShape">
                    <wps:wsp>
                      <wps:cNvSpPr txBox="1"/>
                      <wps:spPr>
                        <a:xfrm>
                          <a:off x="0" y="0"/>
                          <a:ext cx="6003925" cy="1828800"/>
                        </a:xfrm>
                        <a:prstGeom prst="rect">
                          <a:avLst/>
                        </a:prstGeom>
                        <a:noFill/>
                        <a:ln w="6350">
                          <a:solidFill>
                            <a:prstClr val="black"/>
                          </a:solidFill>
                        </a:ln>
                      </wps:spPr>
                      <wps:txbx>
                        <w:txbxContent>
                          <w:p w14:paraId="06CE0E39" w14:textId="77777777" w:rsidR="006460C9" w:rsidRPr="00D53FC0" w:rsidRDefault="006460C9" w:rsidP="00EB3D25">
                            <w:r w:rsidRPr="00D53FC0">
                              <w:rPr>
                                <w:highlight w:val="green"/>
                              </w:rPr>
                              <w:t>Agreements</w:t>
                            </w:r>
                            <w:r w:rsidRPr="00D53FC0">
                              <w:t>:</w:t>
                            </w:r>
                          </w:p>
                          <w:p w14:paraId="2A045A8E" w14:textId="77777777" w:rsidR="006460C9" w:rsidRPr="00D53FC0" w:rsidRDefault="006460C9"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6460C9" w:rsidRPr="00D53FC0" w:rsidRDefault="006460C9"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6460C9" w:rsidRPr="00D53FC0" w:rsidRDefault="006460C9"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6460C9" w:rsidRPr="007F44E6" w:rsidRDefault="006460C9"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169F91" id="Text Box 6" o:spid="_x0000_s1027" type="#_x0000_t202" style="position:absolute;left:0;text-align:left;margin-left:0;margin-top:17.15pt;width:472.75pt;height:2in;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" filled="f" strokeweight=".5pt">
                <v:textbox style="mso-fit-shape-to-text:t">
                  <w:txbxContent>
                    <w:p w14:paraId="06CE0E39" w14:textId="77777777" w:rsidR="006460C9" w:rsidRPr="00D53FC0" w:rsidRDefault="006460C9" w:rsidP="00EB3D25">
                      <w:r w:rsidRPr="00D53FC0">
                        <w:rPr>
                          <w:highlight w:val="green"/>
                        </w:rPr>
                        <w:t>Agreements</w:t>
                      </w:r>
                      <w:r w:rsidRPr="00D53FC0">
                        <w:t>:</w:t>
                      </w:r>
                    </w:p>
                    <w:p w14:paraId="2A045A8E" w14:textId="77777777" w:rsidR="006460C9" w:rsidRPr="00D53FC0" w:rsidRDefault="006460C9"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6460C9" w:rsidRPr="00D53FC0" w:rsidRDefault="006460C9"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6460C9" w:rsidRPr="00D53FC0" w:rsidRDefault="006460C9"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6460C9" w:rsidRPr="007F44E6" w:rsidRDefault="006460C9"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v:textbox>
                <w10:wrap type="square" anchorx="margin"/>
              </v:shape>
            </w:pict>
          </mc:Fallback>
        </mc:AlternateContent>
      </w:r>
      <w:r>
        <w:rPr>
          <w:lang w:val="en-US" w:eastAsia="x-none"/>
        </w:rPr>
        <w:t xml:space="preserve">In RAN1#91 </w:t>
      </w:r>
      <w:r>
        <w:rPr>
          <w:lang w:val="en-US" w:eastAsia="x-none"/>
        </w:rPr>
        <w:fldChar w:fldCharType="begin"/>
      </w:r>
      <w:r>
        <w:rPr>
          <w:lang w:val="en-US" w:eastAsia="x-none"/>
        </w:rPr>
        <w:instrText xml:space="preserve"> REF _Ref503257416 \r \h </w:instrText>
      </w:r>
      <w:r>
        <w:rPr>
          <w:lang w:val="en-US" w:eastAsia="x-none"/>
        </w:rPr>
      </w:r>
      <w:r>
        <w:rPr>
          <w:lang w:val="en-US" w:eastAsia="x-none"/>
        </w:rPr>
        <w:fldChar w:fldCharType="separate"/>
      </w:r>
      <w:r w:rsidR="008C4BC2">
        <w:rPr>
          <w:lang w:val="en-US" w:eastAsia="x-none"/>
        </w:rPr>
        <w:t>[1]</w:t>
      </w:r>
      <w:r>
        <w:rPr>
          <w:lang w:val="en-US" w:eastAsia="x-none"/>
        </w:rPr>
        <w:fldChar w:fldCharType="end"/>
      </w:r>
      <w:r>
        <w:rPr>
          <w:lang w:val="en-US" w:eastAsia="x-none"/>
        </w:rPr>
        <w:t>, the following agreements was reached:</w:t>
      </w:r>
    </w:p>
    <w:p w14:paraId="6BE0FB75" w14:textId="01E3C871" w:rsidR="006A299C" w:rsidRDefault="006A299C" w:rsidP="00B51F7C">
      <w:pPr>
        <w:spacing w:after="120"/>
        <w:jc w:val="both"/>
        <w:rPr>
          <w:lang w:val="en-US"/>
        </w:rPr>
      </w:pPr>
    </w:p>
    <w:p w14:paraId="33AB4360" w14:textId="18AB4938" w:rsidR="00EB3D25" w:rsidRDefault="00EB3D25" w:rsidP="00B51F7C">
      <w:pPr>
        <w:spacing w:after="120"/>
        <w:jc w:val="both"/>
        <w:rPr>
          <w:lang w:val="en-US"/>
        </w:rPr>
      </w:pPr>
      <w:r>
        <w:rPr>
          <w:noProof/>
        </w:rPr>
        <mc:AlternateContent>
          <mc:Choice Requires="wps">
            <w:drawing>
              <wp:anchor distT="0" distB="0" distL="114300" distR="114300" simplePos="0" relativeHeight="251671552" behindDoc="0" locked="0" layoutInCell="1" allowOverlap="1" wp14:anchorId="7E24BB76" wp14:editId="6238A111">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8CCAB2" w14:textId="77777777" w:rsidR="006460C9" w:rsidRPr="00BA3C71" w:rsidRDefault="006460C9" w:rsidP="00EB3D25">
                            <w:r w:rsidRPr="00BA3C71">
                              <w:rPr>
                                <w:highlight w:val="green"/>
                              </w:rPr>
                              <w:t>Agreements</w:t>
                            </w:r>
                            <w:r w:rsidRPr="00BA3C71">
                              <w:t>:</w:t>
                            </w:r>
                          </w:p>
                          <w:p w14:paraId="0A48E19D" w14:textId="77777777" w:rsidR="006460C9" w:rsidRPr="00076E63" w:rsidRDefault="006460C9"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24BB76" id="Text Box 7" o:spid="_x0000_s1028"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INPQIAAH8EAAAOAAAAZHJzL2Uyb0RvYy54bWysVF1v2jAUfZ+0/2D5fQ0w2jJ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fsg09AgAAfwQAAA4AAAAAAAAAAAAA&#10;AAAALgIAAGRycy9lMm9Eb2MueG1sUEsBAi0AFAAGAAgAAAAhALcMAwjXAAAABQEAAA8AAAAAAAAA&#10;AAAAAAAAlwQAAGRycy9kb3ducmV2LnhtbFBLBQYAAAAABAAEAPMAAACbBQAAAAA=&#10;" filled="f" strokeweight=".5pt">
                <v:textbox style="mso-fit-shape-to-text:t">
                  <w:txbxContent>
                    <w:p w14:paraId="4E8CCAB2" w14:textId="77777777" w:rsidR="006460C9" w:rsidRPr="00BA3C71" w:rsidRDefault="006460C9" w:rsidP="00EB3D25">
                      <w:r w:rsidRPr="00BA3C71">
                        <w:rPr>
                          <w:highlight w:val="green"/>
                        </w:rPr>
                        <w:t>Agreements</w:t>
                      </w:r>
                      <w:r w:rsidRPr="00BA3C71">
                        <w:t>:</w:t>
                      </w:r>
                    </w:p>
                    <w:p w14:paraId="0A48E19D" w14:textId="77777777" w:rsidR="006460C9" w:rsidRPr="00076E63" w:rsidRDefault="006460C9"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v:textbox>
                <w10:wrap type="square"/>
              </v:shape>
            </w:pict>
          </mc:Fallback>
        </mc:AlternateContent>
      </w:r>
    </w:p>
    <w:p w14:paraId="17E19ACE" w14:textId="1E8DBB33" w:rsidR="00EB3D25" w:rsidRDefault="00EB3D25" w:rsidP="00B51F7C">
      <w:pPr>
        <w:spacing w:after="120"/>
        <w:jc w:val="both"/>
        <w:rPr>
          <w:lang w:val="en-US"/>
        </w:rPr>
      </w:pPr>
      <w:r>
        <w:rPr>
          <w:lang w:val="en-US"/>
        </w:rPr>
        <w:t>The details remain open on how the 4-bit parameter in the RMSI is used. To have a similar approach for PUCCH resource selection before and after RRC connection setup, the 4-bit parameter in the RMSI is used to select an eight-element PUCCH resource set. The DCI sent on PDCCH for the scheduling the PDSCH before RRC connection setup, together with any mapping function, if defined, is used to select the PUCCH resource for HARQ-ACK within the PUCCH resource set.</w:t>
      </w:r>
    </w:p>
    <w:p w14:paraId="1B9885E2" w14:textId="77777777" w:rsidR="00EB3D25" w:rsidRPr="00953AB0" w:rsidRDefault="00EB3D25" w:rsidP="00EB3D25">
      <w:pPr>
        <w:spacing w:after="120"/>
        <w:jc w:val="both"/>
        <w:rPr>
          <w:b/>
          <w:i/>
          <w:lang w:val="en-US"/>
        </w:rPr>
      </w:pPr>
      <w:r w:rsidRPr="00953AB0">
        <w:rPr>
          <w:b/>
          <w:i/>
          <w:lang w:val="en-US"/>
        </w:rPr>
        <w:lastRenderedPageBreak/>
        <w:t>Proposal 2: The 4-bit parameter in the RMSI selects a PUCCH resource set. The DCI sent on PDCCH for the scheduling the PDSCH before RRC connection setup, together with any mapping function, if defined, is used to select the PUCCH resource for HARQ-ACK within the PUCCH resource set.</w:t>
      </w:r>
    </w:p>
    <w:p w14:paraId="668A8228" w14:textId="0C719D66" w:rsidR="00EB3D25" w:rsidRDefault="0062561D" w:rsidP="00B51F7C">
      <w:pPr>
        <w:spacing w:after="120"/>
        <w:jc w:val="both"/>
        <w:rPr>
          <w:lang w:val="en-US"/>
        </w:rPr>
      </w:pPr>
      <w:r>
        <w:rPr>
          <w:lang w:val="en-US"/>
        </w:rPr>
        <w:t xml:space="preserve">The 4-bits of the RMSI is used to select one of 16 PUCCH resource sets </w:t>
      </w:r>
      <w:r w:rsidR="000A26A1">
        <w:rPr>
          <w:lang w:val="en-US"/>
        </w:rPr>
        <w:t xml:space="preserve">defined in the specifications. The PUCCH resource sets are as given by </w:t>
      </w:r>
      <w:r w:rsidR="000A26A1">
        <w:rPr>
          <w:lang w:val="en-US"/>
        </w:rPr>
        <w:fldChar w:fldCharType="begin"/>
      </w:r>
      <w:r w:rsidR="000A26A1">
        <w:rPr>
          <w:lang w:val="en-US"/>
        </w:rPr>
        <w:instrText xml:space="preserve"> REF _Ref503268485 \h </w:instrText>
      </w:r>
      <w:r w:rsidR="000A26A1">
        <w:rPr>
          <w:lang w:val="en-US"/>
        </w:rPr>
      </w:r>
      <w:r w:rsidR="000A26A1">
        <w:rPr>
          <w:lang w:val="en-US"/>
        </w:rPr>
        <w:fldChar w:fldCharType="separate"/>
      </w:r>
      <w:r w:rsidR="008C4BC2">
        <w:t xml:space="preserve">Table </w:t>
      </w:r>
      <w:r w:rsidR="008C4BC2">
        <w:rPr>
          <w:noProof/>
        </w:rPr>
        <w:t>1</w:t>
      </w:r>
      <w:r w:rsidR="000A26A1">
        <w:rPr>
          <w:lang w:val="en-US"/>
        </w:rPr>
        <w:fldChar w:fldCharType="end"/>
      </w:r>
      <w:r w:rsidR="000A26A1">
        <w:rPr>
          <w:lang w:val="en-US"/>
        </w:rPr>
        <w:t>.</w:t>
      </w:r>
    </w:p>
    <w:p w14:paraId="74A2FAFB" w14:textId="2B835516" w:rsidR="000A26A1" w:rsidRDefault="000A26A1" w:rsidP="00B51F7C">
      <w:pPr>
        <w:spacing w:after="120"/>
        <w:jc w:val="both"/>
        <w:rPr>
          <w:lang w:val="en-US"/>
        </w:rPr>
      </w:pPr>
    </w:p>
    <w:p w14:paraId="100E0C66" w14:textId="4580BED5" w:rsidR="000A26A1" w:rsidRDefault="000A26A1" w:rsidP="00953AB0">
      <w:pPr>
        <w:pStyle w:val="Caption"/>
        <w:keepNext/>
      </w:pPr>
      <w:bookmarkStart w:id="3" w:name="_Ref503268485"/>
      <w:r>
        <w:t xml:space="preserve">Table </w:t>
      </w:r>
      <w:r>
        <w:fldChar w:fldCharType="begin"/>
      </w:r>
      <w:r>
        <w:instrText xml:space="preserve"> SEQ Table \* ARABIC </w:instrText>
      </w:r>
      <w:r>
        <w:fldChar w:fldCharType="separate"/>
      </w:r>
      <w:r w:rsidR="008C4BC2">
        <w:rPr>
          <w:noProof/>
        </w:rPr>
        <w:t>1</w:t>
      </w:r>
      <w:r>
        <w:fldChar w:fldCharType="end"/>
      </w:r>
      <w:bookmarkEnd w:id="3"/>
      <w:r>
        <w:t>: PUCCH R</w:t>
      </w:r>
      <w:r w:rsidR="00C67F91">
        <w:t>esource sets before RRC connection setup.</w:t>
      </w:r>
    </w:p>
    <w:tbl>
      <w:tblPr>
        <w:tblStyle w:val="TableGrid"/>
        <w:tblW w:w="0" w:type="auto"/>
        <w:tblLook w:val="04A0" w:firstRow="1" w:lastRow="0" w:firstColumn="1" w:lastColumn="0" w:noHBand="0" w:noVBand="1"/>
      </w:tblPr>
      <w:tblGrid>
        <w:gridCol w:w="5665"/>
        <w:gridCol w:w="3964"/>
      </w:tblGrid>
      <w:tr w:rsidR="000A26A1" w14:paraId="669CCC63" w14:textId="77777777" w:rsidTr="00EA63E9">
        <w:tc>
          <w:tcPr>
            <w:tcW w:w="5665" w:type="dxa"/>
          </w:tcPr>
          <w:p w14:paraId="2AC66B77" w14:textId="52002860" w:rsidR="000A26A1" w:rsidRDefault="000A26A1" w:rsidP="00B51F7C">
            <w:pPr>
              <w:spacing w:after="120"/>
              <w:jc w:val="both"/>
              <w:rPr>
                <w:lang w:val="en-US"/>
              </w:rPr>
            </w:pPr>
            <w:r>
              <w:rPr>
                <w:lang w:val="en-US"/>
              </w:rPr>
              <w:t>Description of configuration</w:t>
            </w:r>
          </w:p>
        </w:tc>
        <w:tc>
          <w:tcPr>
            <w:tcW w:w="3964" w:type="dxa"/>
          </w:tcPr>
          <w:p w14:paraId="19157100" w14:textId="12D92B23" w:rsidR="000A26A1" w:rsidRDefault="000A26A1" w:rsidP="00B51F7C">
            <w:pPr>
              <w:spacing w:after="120"/>
              <w:jc w:val="both"/>
              <w:rPr>
                <w:lang w:val="en-US"/>
              </w:rPr>
            </w:pPr>
            <w:r>
              <w:rPr>
                <w:lang w:val="en-US"/>
              </w:rPr>
              <w:t>Number of PUCCH resource sets</w:t>
            </w:r>
          </w:p>
        </w:tc>
      </w:tr>
      <w:tr w:rsidR="000A26A1" w14:paraId="36901E39" w14:textId="77777777" w:rsidTr="00EA63E9">
        <w:tc>
          <w:tcPr>
            <w:tcW w:w="5665" w:type="dxa"/>
          </w:tcPr>
          <w:p w14:paraId="2859E56E" w14:textId="7B33239B" w:rsidR="000A26A1" w:rsidRDefault="000A26A1" w:rsidP="00B51F7C">
            <w:pPr>
              <w:spacing w:after="120"/>
              <w:jc w:val="both"/>
              <w:rPr>
                <w:lang w:val="en-US"/>
              </w:rPr>
            </w:pPr>
            <w:r>
              <w:rPr>
                <w:lang w:val="en-US"/>
              </w:rPr>
              <w:t>PUCCH format 0, with 1 symbol starting at symbol 12 or 13</w:t>
            </w:r>
          </w:p>
        </w:tc>
        <w:tc>
          <w:tcPr>
            <w:tcW w:w="3964" w:type="dxa"/>
          </w:tcPr>
          <w:p w14:paraId="1BC38348" w14:textId="73E9F1A8" w:rsidR="000A26A1" w:rsidRDefault="000A26A1" w:rsidP="00B51F7C">
            <w:pPr>
              <w:spacing w:after="120"/>
              <w:jc w:val="both"/>
              <w:rPr>
                <w:lang w:val="en-US"/>
              </w:rPr>
            </w:pPr>
            <w:r>
              <w:rPr>
                <w:lang w:val="en-US"/>
              </w:rPr>
              <w:t>4</w:t>
            </w:r>
          </w:p>
        </w:tc>
      </w:tr>
      <w:tr w:rsidR="000A26A1" w14:paraId="36CA4CB8" w14:textId="77777777" w:rsidTr="00EA63E9">
        <w:tc>
          <w:tcPr>
            <w:tcW w:w="5665" w:type="dxa"/>
          </w:tcPr>
          <w:p w14:paraId="51E44BF8" w14:textId="22B58A6F" w:rsidR="000A26A1" w:rsidRDefault="000A26A1" w:rsidP="00B51F7C">
            <w:pPr>
              <w:spacing w:after="120"/>
              <w:jc w:val="both"/>
              <w:rPr>
                <w:lang w:val="en-US"/>
              </w:rPr>
            </w:pPr>
            <w:r>
              <w:rPr>
                <w:lang w:val="en-US"/>
              </w:rPr>
              <w:t>PUCCH format 0, with 2 symbols starting at symbol 12</w:t>
            </w:r>
          </w:p>
        </w:tc>
        <w:tc>
          <w:tcPr>
            <w:tcW w:w="3964" w:type="dxa"/>
          </w:tcPr>
          <w:p w14:paraId="3E434C13" w14:textId="298C7D59" w:rsidR="000A26A1" w:rsidRDefault="000A26A1" w:rsidP="00B51F7C">
            <w:pPr>
              <w:spacing w:after="120"/>
              <w:jc w:val="both"/>
              <w:rPr>
                <w:lang w:val="en-US"/>
              </w:rPr>
            </w:pPr>
            <w:r>
              <w:rPr>
                <w:lang w:val="en-US"/>
              </w:rPr>
              <w:t>4</w:t>
            </w:r>
          </w:p>
        </w:tc>
      </w:tr>
      <w:tr w:rsidR="000A26A1" w14:paraId="6B32BFD6" w14:textId="77777777" w:rsidTr="00EA63E9">
        <w:tc>
          <w:tcPr>
            <w:tcW w:w="5665" w:type="dxa"/>
          </w:tcPr>
          <w:p w14:paraId="09EE0431" w14:textId="2E990836" w:rsidR="000A26A1" w:rsidRDefault="000A26A1" w:rsidP="00B51F7C">
            <w:pPr>
              <w:spacing w:after="120"/>
              <w:jc w:val="both"/>
              <w:rPr>
                <w:lang w:val="en-US"/>
              </w:rPr>
            </w:pPr>
            <w:r>
              <w:rPr>
                <w:lang w:val="en-US"/>
              </w:rPr>
              <w:t xml:space="preserve">PUCCH format 1, with </w:t>
            </w:r>
            <w:r w:rsidR="00C93B6E">
              <w:rPr>
                <w:lang w:val="en-US"/>
              </w:rPr>
              <w:t xml:space="preserve">8 or </w:t>
            </w:r>
            <w:r>
              <w:rPr>
                <w:lang w:val="en-US"/>
              </w:rPr>
              <w:t>10 symbols starting at symbol 4</w:t>
            </w:r>
          </w:p>
        </w:tc>
        <w:tc>
          <w:tcPr>
            <w:tcW w:w="3964" w:type="dxa"/>
          </w:tcPr>
          <w:p w14:paraId="0B237B02" w14:textId="2B8227A3" w:rsidR="000A26A1" w:rsidRDefault="000A26A1" w:rsidP="00B51F7C">
            <w:pPr>
              <w:spacing w:after="120"/>
              <w:jc w:val="both"/>
              <w:rPr>
                <w:lang w:val="en-US"/>
              </w:rPr>
            </w:pPr>
            <w:r>
              <w:rPr>
                <w:lang w:val="en-US"/>
              </w:rPr>
              <w:t>4</w:t>
            </w:r>
          </w:p>
        </w:tc>
      </w:tr>
      <w:tr w:rsidR="000A26A1" w14:paraId="3B14D4A1" w14:textId="77777777" w:rsidTr="00EA63E9">
        <w:tc>
          <w:tcPr>
            <w:tcW w:w="5665" w:type="dxa"/>
          </w:tcPr>
          <w:p w14:paraId="14F652DB" w14:textId="4BE260F0" w:rsidR="000A26A1" w:rsidRDefault="000A26A1" w:rsidP="00B51F7C">
            <w:pPr>
              <w:spacing w:after="120"/>
              <w:jc w:val="both"/>
              <w:rPr>
                <w:lang w:val="en-US"/>
              </w:rPr>
            </w:pPr>
            <w:r>
              <w:rPr>
                <w:lang w:val="en-US"/>
              </w:rPr>
              <w:t xml:space="preserve">PUCCH format 1, with </w:t>
            </w:r>
            <w:r w:rsidR="00C93B6E">
              <w:rPr>
                <w:lang w:val="en-US"/>
              </w:rPr>
              <w:t xml:space="preserve">12 or </w:t>
            </w:r>
            <w:r>
              <w:rPr>
                <w:lang w:val="en-US"/>
              </w:rPr>
              <w:t>14 symbols starting at symbol 0</w:t>
            </w:r>
          </w:p>
        </w:tc>
        <w:tc>
          <w:tcPr>
            <w:tcW w:w="3964" w:type="dxa"/>
          </w:tcPr>
          <w:p w14:paraId="48D5546E" w14:textId="15E7D581" w:rsidR="000A26A1" w:rsidRDefault="000A26A1" w:rsidP="00B51F7C">
            <w:pPr>
              <w:spacing w:after="120"/>
              <w:jc w:val="both"/>
              <w:rPr>
                <w:lang w:val="en-US"/>
              </w:rPr>
            </w:pPr>
            <w:r>
              <w:rPr>
                <w:lang w:val="en-US"/>
              </w:rPr>
              <w:t>4</w:t>
            </w:r>
          </w:p>
        </w:tc>
      </w:tr>
    </w:tbl>
    <w:p w14:paraId="68640807" w14:textId="7E8D1410" w:rsidR="000A26A1" w:rsidRDefault="000A26A1" w:rsidP="00B51F7C">
      <w:pPr>
        <w:spacing w:after="120"/>
        <w:jc w:val="both"/>
        <w:rPr>
          <w:lang w:val="en-US"/>
        </w:rPr>
      </w:pPr>
    </w:p>
    <w:p w14:paraId="0547B555" w14:textId="62DE9EF1" w:rsidR="000A26A1" w:rsidRPr="00953AB0" w:rsidRDefault="000A26A1" w:rsidP="00B51F7C">
      <w:pPr>
        <w:spacing w:after="120"/>
        <w:jc w:val="both"/>
        <w:rPr>
          <w:b/>
          <w:i/>
          <w:lang w:val="en-US"/>
        </w:rPr>
      </w:pPr>
      <w:r w:rsidRPr="00953AB0">
        <w:rPr>
          <w:b/>
          <w:i/>
          <w:lang w:val="en-US"/>
        </w:rPr>
        <w:t>Propo</w:t>
      </w:r>
      <w:r w:rsidR="00C93B6E">
        <w:rPr>
          <w:b/>
          <w:i/>
          <w:lang w:val="en-US"/>
        </w:rPr>
        <w:t>sal 3: The 4-bits of the RMSI are</w:t>
      </w:r>
      <w:r w:rsidRPr="00953AB0">
        <w:rPr>
          <w:b/>
          <w:i/>
          <w:lang w:val="en-US"/>
        </w:rPr>
        <w:t xml:space="preserve"> used to select one of 16 PUCCH resource sets defined in the specifications. There are 4 PUCCH resource sets for PUCCH format 0, with 1 symbol. There are 4 PUCCH resource sets for PUCCH format 0 with 2 symbols. There are 4 PUCCH resource sets for PUCCH format 1 with </w:t>
      </w:r>
      <w:r w:rsidR="00C93B6E">
        <w:rPr>
          <w:b/>
          <w:i/>
          <w:lang w:val="en-US"/>
        </w:rPr>
        <w:t xml:space="preserve">8 or </w:t>
      </w:r>
      <w:r w:rsidRPr="00953AB0">
        <w:rPr>
          <w:b/>
          <w:i/>
          <w:lang w:val="en-US"/>
        </w:rPr>
        <w:t xml:space="preserve">10 symbols. There are 4 PUCCH resource sets for PUCCH format 1 with </w:t>
      </w:r>
      <w:r w:rsidR="00C93B6E">
        <w:rPr>
          <w:b/>
          <w:i/>
          <w:lang w:val="en-US"/>
        </w:rPr>
        <w:t xml:space="preserve">12 or </w:t>
      </w:r>
      <w:r w:rsidRPr="00953AB0">
        <w:rPr>
          <w:b/>
          <w:i/>
          <w:lang w:val="en-US"/>
        </w:rPr>
        <w:t>14 symbols.</w:t>
      </w:r>
    </w:p>
    <w:p w14:paraId="65A6FA1C" w14:textId="51D5F3E4" w:rsidR="000A26A1" w:rsidRDefault="000A26A1" w:rsidP="00B51F7C">
      <w:pPr>
        <w:spacing w:after="120"/>
        <w:jc w:val="both"/>
        <w:rPr>
          <w:lang w:val="en-US"/>
        </w:rPr>
      </w:pPr>
    </w:p>
    <w:p w14:paraId="239D3592" w14:textId="58D3CACF" w:rsidR="00E92562" w:rsidRDefault="00C67F91" w:rsidP="00B51F7C">
      <w:pPr>
        <w:spacing w:after="120"/>
        <w:jc w:val="both"/>
        <w:rPr>
          <w:lang w:val="en-US"/>
        </w:rPr>
      </w:pPr>
      <w:r>
        <w:rPr>
          <w:lang w:val="en-US"/>
        </w:rPr>
        <w:fldChar w:fldCharType="begin"/>
      </w:r>
      <w:r>
        <w:rPr>
          <w:lang w:val="en-US"/>
        </w:rPr>
        <w:instrText xml:space="preserve"> REF _Ref503270478 \h </w:instrText>
      </w:r>
      <w:r>
        <w:rPr>
          <w:lang w:val="en-US"/>
        </w:rPr>
      </w:r>
      <w:r>
        <w:rPr>
          <w:lang w:val="en-US"/>
        </w:rPr>
        <w:fldChar w:fldCharType="separate"/>
      </w:r>
      <w:r w:rsidR="008C4BC2">
        <w:t xml:space="preserve">Table </w:t>
      </w:r>
      <w:r w:rsidR="008C4BC2">
        <w:rPr>
          <w:noProof/>
        </w:rPr>
        <w:t>2</w:t>
      </w:r>
      <w:r>
        <w:rPr>
          <w:lang w:val="en-US"/>
        </w:rPr>
        <w:fldChar w:fldCharType="end"/>
      </w:r>
      <w:r>
        <w:rPr>
          <w:lang w:val="en-US"/>
        </w:rPr>
        <w:t xml:space="preserve"> shows the PUCCH resource set parameters for the different configuration defined in </w:t>
      </w:r>
      <w:r>
        <w:rPr>
          <w:lang w:val="en-US"/>
        </w:rPr>
        <w:fldChar w:fldCharType="begin"/>
      </w:r>
      <w:r>
        <w:rPr>
          <w:lang w:val="en-US"/>
        </w:rPr>
        <w:instrText xml:space="preserve"> REF _Ref503268485 \h </w:instrText>
      </w:r>
      <w:r>
        <w:rPr>
          <w:lang w:val="en-US"/>
        </w:rPr>
      </w:r>
      <w:r>
        <w:rPr>
          <w:lang w:val="en-US"/>
        </w:rPr>
        <w:fldChar w:fldCharType="separate"/>
      </w:r>
      <w:r w:rsidR="008C4BC2">
        <w:t xml:space="preserve">Table </w:t>
      </w:r>
      <w:r w:rsidR="008C4BC2">
        <w:rPr>
          <w:noProof/>
        </w:rPr>
        <w:t>1</w:t>
      </w:r>
      <w:r>
        <w:rPr>
          <w:lang w:val="en-US"/>
        </w:rPr>
        <w:fldChar w:fldCharType="end"/>
      </w:r>
      <w:r>
        <w:rPr>
          <w:lang w:val="en-US"/>
        </w:rPr>
        <w:t xml:space="preserve">. </w:t>
      </w:r>
      <w:r w:rsidR="00E92562">
        <w:rPr>
          <w:lang w:val="en-US"/>
        </w:rPr>
        <w:t>For PUCCH format 0 with 1-</w:t>
      </w:r>
      <w:r w:rsidR="007A21F1">
        <w:rPr>
          <w:lang w:val="en-US"/>
        </w:rPr>
        <w:t xml:space="preserve">symbol duration, there are four </w:t>
      </w:r>
      <w:r w:rsidR="00E92562">
        <w:rPr>
          <w:lang w:val="en-US"/>
        </w:rPr>
        <w:t>PUCCH resource sets</w:t>
      </w:r>
      <w:r w:rsidR="007A21F1">
        <w:rPr>
          <w:lang w:val="en-US"/>
        </w:rPr>
        <w:t xml:space="preserve">. Each </w:t>
      </w:r>
      <w:r w:rsidR="00E92562">
        <w:rPr>
          <w:lang w:val="en-US"/>
        </w:rPr>
        <w:t>PUCCH resource set</w:t>
      </w:r>
      <w:r w:rsidR="007A21F1">
        <w:rPr>
          <w:lang w:val="en-US"/>
        </w:rPr>
        <w:t xml:space="preserve"> has a different st</w:t>
      </w:r>
      <w:r w:rsidR="00BF479A">
        <w:rPr>
          <w:lang w:val="en-US"/>
        </w:rPr>
        <w:t>arting PRB (N corresponds</w:t>
      </w:r>
      <w:r w:rsidR="007A21F1">
        <w:rPr>
          <w:lang w:val="en-US"/>
        </w:rPr>
        <w:t xml:space="preserve"> to the size of the initial active UL BWP in PRBs). Each </w:t>
      </w:r>
      <w:r w:rsidR="00E92562">
        <w:rPr>
          <w:lang w:val="en-US"/>
        </w:rPr>
        <w:t>PUCCH resource set has 8 PUCCH resources, there are 4 PUCCH resources with starting symbol 12 and 4 PUCCH resources with starting symbol 13. The cyclic shifts for each starting symbol are 0, 4, 8 and 11. Cyclic shift 11, can be used with cyclic shift 8 in case of 1 bit HARQ-ACK.</w:t>
      </w:r>
    </w:p>
    <w:p w14:paraId="17FA4500" w14:textId="11847FDC" w:rsidR="000A26A1" w:rsidRDefault="00E92562" w:rsidP="00B51F7C">
      <w:pPr>
        <w:spacing w:after="120"/>
        <w:jc w:val="both"/>
        <w:rPr>
          <w:lang w:val="en-US"/>
        </w:rPr>
      </w:pPr>
      <w:r>
        <w:rPr>
          <w:lang w:val="en-US"/>
        </w:rPr>
        <w:t xml:space="preserve">For PUCCH format 0 with 2-symbol duration, there are four PUCCH resource sets. </w:t>
      </w:r>
      <w:r w:rsidR="00BF479A">
        <w:rPr>
          <w:lang w:val="en-US"/>
        </w:rPr>
        <w:t xml:space="preserve">Starting symbol is symbol 12. </w:t>
      </w:r>
      <w:r>
        <w:rPr>
          <w:lang w:val="en-US"/>
        </w:rPr>
        <w:t>Each PUCCH resource set has two different st</w:t>
      </w:r>
      <w:r w:rsidR="00BF479A">
        <w:rPr>
          <w:lang w:val="en-US"/>
        </w:rPr>
        <w:t>arting PRB (N corresponds</w:t>
      </w:r>
      <w:r>
        <w:rPr>
          <w:lang w:val="en-US"/>
        </w:rPr>
        <w:t xml:space="preserve"> to the size of the initial active UL BWP in PRBs) that form complimentary hopping PRBs. </w:t>
      </w:r>
      <w:r w:rsidR="000A26A1">
        <w:rPr>
          <w:lang w:val="en-US"/>
        </w:rPr>
        <w:t xml:space="preserve">Frequency </w:t>
      </w:r>
      <w:r>
        <w:rPr>
          <w:lang w:val="en-US"/>
        </w:rPr>
        <w:t>hopping is always enable</w:t>
      </w:r>
      <w:r w:rsidR="00C93B6E">
        <w:rPr>
          <w:lang w:val="en-US"/>
        </w:rPr>
        <w:t>d</w:t>
      </w:r>
      <w:r>
        <w:rPr>
          <w:lang w:val="en-US"/>
        </w:rPr>
        <w:t xml:space="preserve">, with the PUCCH PRBs </w:t>
      </w:r>
      <w:r w:rsidR="000A26A1">
        <w:rPr>
          <w:lang w:val="en-US"/>
        </w:rPr>
        <w:t>allocated near the edge of the initial UL bandwidth part.</w:t>
      </w:r>
      <w:r>
        <w:rPr>
          <w:lang w:val="en-US"/>
        </w:rPr>
        <w:t xml:space="preserve"> </w:t>
      </w:r>
      <w:r w:rsidR="00BF479A">
        <w:rPr>
          <w:lang w:val="en-US"/>
        </w:rPr>
        <w:t>Each PUCCH resource set has 8 PUCCH resources, there are 4 PUCCH resources for each starting PRB. The cyclic shifts for each starting PRB are 0, 4, 8 and 11. Cyclic shift 11, can be used with cyclic shift 8 in case of 1 bit HARQ-ACK.</w:t>
      </w:r>
    </w:p>
    <w:p w14:paraId="79A9E955" w14:textId="347DF2BC" w:rsidR="00BF479A" w:rsidRDefault="00BF479A" w:rsidP="00BF479A">
      <w:pPr>
        <w:spacing w:after="120"/>
        <w:jc w:val="both"/>
        <w:rPr>
          <w:lang w:val="en-US"/>
        </w:rPr>
      </w:pPr>
      <w:r>
        <w:rPr>
          <w:lang w:val="en-US"/>
        </w:rPr>
        <w:t xml:space="preserve">For PUCCH format 1 with </w:t>
      </w:r>
      <w:r w:rsidR="00C93B6E">
        <w:rPr>
          <w:lang w:val="en-US"/>
        </w:rPr>
        <w:t xml:space="preserve">8 or </w:t>
      </w:r>
      <w:r>
        <w:rPr>
          <w:lang w:val="en-US"/>
        </w:rPr>
        <w:t xml:space="preserve">10-symbol duration, there are four PUCCH resource sets. Starting symbol is symbol 4. </w:t>
      </w:r>
      <w:r w:rsidR="0097058C">
        <w:rPr>
          <w:lang w:val="en-US"/>
        </w:rPr>
        <w:t>The shorter</w:t>
      </w:r>
      <w:r w:rsidR="00C93B6E">
        <w:rPr>
          <w:lang w:val="en-US"/>
        </w:rPr>
        <w:t xml:space="preserve"> duration allows for leaving 2 symbols at the end of the slot for SRS or short PUCCH. </w:t>
      </w:r>
      <w:r>
        <w:rPr>
          <w:lang w:val="en-US"/>
        </w:rPr>
        <w:t>Each PUCCH resource set has two different starting PRB (N corresponds to the size of the initial active UL BWP in PRBs) that form complimentary hopping PRBs. Frequency hopping is always enable</w:t>
      </w:r>
      <w:r w:rsidR="00C93B6E">
        <w:rPr>
          <w:lang w:val="en-US"/>
        </w:rPr>
        <w:t>d</w:t>
      </w:r>
      <w:r>
        <w:rPr>
          <w:lang w:val="en-US"/>
        </w:rPr>
        <w:t>, with the PUCCH PRBs allocated near the edge of the initial UL bandwidth part. Each PUCCH resource set has 8 PUCCH resources, there are 4 PUCCH resources for each starting PRB. The cyclic shifts for each starting PRB are 0, 3, 6 and 9.</w:t>
      </w:r>
      <w:r w:rsidR="00C93B6E">
        <w:rPr>
          <w:lang w:val="en-US"/>
        </w:rPr>
        <w:t xml:space="preserve"> There are two configurations for the duration (config A and config B), </w:t>
      </w:r>
      <w:r w:rsidR="0097058C">
        <w:rPr>
          <w:lang w:val="en-US"/>
        </w:rPr>
        <w:t xml:space="preserve">and </w:t>
      </w:r>
      <w:r w:rsidR="00C93B6E">
        <w:rPr>
          <w:lang w:val="en-US"/>
        </w:rPr>
        <w:t>there are two configurations for the starting PRB (config C and config D). Table 1 uses config A and config C, table 2 uses config A and config D, table 3 uses config B and config C and table 4 uses config B and config D.</w:t>
      </w:r>
    </w:p>
    <w:p w14:paraId="1DD86877" w14:textId="13DEA443" w:rsidR="00BF479A" w:rsidRDefault="00BF479A" w:rsidP="00BF479A">
      <w:pPr>
        <w:spacing w:after="120"/>
        <w:jc w:val="both"/>
        <w:rPr>
          <w:lang w:val="en-US"/>
        </w:rPr>
      </w:pPr>
      <w:r>
        <w:rPr>
          <w:lang w:val="en-US"/>
        </w:rPr>
        <w:t xml:space="preserve">For PUCCH format 1 with </w:t>
      </w:r>
      <w:r w:rsidR="0097058C">
        <w:rPr>
          <w:lang w:val="en-US"/>
        </w:rPr>
        <w:t xml:space="preserve">12 or </w:t>
      </w:r>
      <w:r>
        <w:rPr>
          <w:lang w:val="en-US"/>
        </w:rPr>
        <w:t>14-symbol duration, there are four PUCCH resource sets. Starting symbol is symbol 0.</w:t>
      </w:r>
      <w:r w:rsidR="0097058C">
        <w:rPr>
          <w:lang w:val="en-US"/>
        </w:rPr>
        <w:t xml:space="preserve"> The shorter duration allows for leaving 2 symbols at the end of the slot for SRS or short PUCCH.</w:t>
      </w:r>
      <w:r>
        <w:rPr>
          <w:lang w:val="en-US"/>
        </w:rPr>
        <w:t xml:space="preserve"> Each PUCCH resource set has two different starting PRB (N corresponds to the size of the initial active UL BWP in PRBs) that form complimentary hopping PRBs. Frequency hopping is always enable</w:t>
      </w:r>
      <w:r w:rsidR="0097058C">
        <w:rPr>
          <w:lang w:val="en-US"/>
        </w:rPr>
        <w:t>d</w:t>
      </w:r>
      <w:r>
        <w:rPr>
          <w:lang w:val="en-US"/>
        </w:rPr>
        <w:t>, with the PUCCH PRBs allocated near the edge of the initial UL bandwidth part. Each PUCCH resource set has 8 PUCCH resources, there are 4 PUCCH resources for each starting PRB. The cyclic shifts for each starting PRB are 0, 3, 6 and 9.</w:t>
      </w:r>
      <w:r w:rsidR="0097058C">
        <w:rPr>
          <w:lang w:val="en-US"/>
        </w:rPr>
        <w:t xml:space="preserve"> There are two configurations for the duration (config A and config B), and there are two configurations for the starting PRB (config C and config D). Table 1 uses config A and config C, table 2 uses config A and config D, table 3 uses config B and config C and table 4 uses config B and config D.</w:t>
      </w:r>
    </w:p>
    <w:p w14:paraId="563B50F1" w14:textId="77777777" w:rsidR="00C67F91" w:rsidRDefault="00C67F91" w:rsidP="00B51F7C">
      <w:pPr>
        <w:spacing w:after="120"/>
        <w:jc w:val="both"/>
        <w:rPr>
          <w:lang w:val="en-US"/>
        </w:rPr>
      </w:pPr>
    </w:p>
    <w:p w14:paraId="0C7AFC6C" w14:textId="3E12E42B" w:rsidR="00C67F91" w:rsidRDefault="00C67F91" w:rsidP="00953AB0">
      <w:pPr>
        <w:pStyle w:val="Caption"/>
        <w:keepNext/>
      </w:pPr>
      <w:bookmarkStart w:id="4" w:name="_Ref503270478"/>
      <w:r>
        <w:t xml:space="preserve">Table </w:t>
      </w:r>
      <w:r>
        <w:fldChar w:fldCharType="begin"/>
      </w:r>
      <w:r>
        <w:instrText xml:space="preserve"> SEQ Table \* ARABIC </w:instrText>
      </w:r>
      <w:r>
        <w:fldChar w:fldCharType="separate"/>
      </w:r>
      <w:r w:rsidR="008C4BC2">
        <w:rPr>
          <w:noProof/>
        </w:rPr>
        <w:t>2</w:t>
      </w:r>
      <w:r>
        <w:fldChar w:fldCharType="end"/>
      </w:r>
      <w:bookmarkEnd w:id="4"/>
      <w:r>
        <w:t>: PUCCH Resource set parameters</w:t>
      </w:r>
      <w:r w:rsidRPr="004C4A5C">
        <w:t xml:space="preserve"> before RRC connection setup.</w:t>
      </w:r>
    </w:p>
    <w:tbl>
      <w:tblPr>
        <w:tblStyle w:val="TableGrid"/>
        <w:tblW w:w="0" w:type="auto"/>
        <w:tblLook w:val="04A0" w:firstRow="1" w:lastRow="0" w:firstColumn="1" w:lastColumn="0" w:noHBand="0" w:noVBand="1"/>
      </w:tblPr>
      <w:tblGrid>
        <w:gridCol w:w="1925"/>
        <w:gridCol w:w="1926"/>
        <w:gridCol w:w="1926"/>
        <w:gridCol w:w="1926"/>
        <w:gridCol w:w="1926"/>
      </w:tblGrid>
      <w:tr w:rsidR="000A26A1" w14:paraId="646422D4" w14:textId="77777777" w:rsidTr="000A26A1">
        <w:tc>
          <w:tcPr>
            <w:tcW w:w="1925" w:type="dxa"/>
          </w:tcPr>
          <w:p w14:paraId="355B0C51" w14:textId="02E07215" w:rsidR="000A26A1" w:rsidRDefault="000E2CDB" w:rsidP="00B51F7C">
            <w:pPr>
              <w:spacing w:after="120"/>
              <w:jc w:val="both"/>
              <w:rPr>
                <w:lang w:val="en-US"/>
              </w:rPr>
            </w:pPr>
            <w:r>
              <w:rPr>
                <w:lang w:val="en-US"/>
              </w:rPr>
              <w:t>Parameter</w:t>
            </w:r>
          </w:p>
        </w:tc>
        <w:tc>
          <w:tcPr>
            <w:tcW w:w="1926" w:type="dxa"/>
          </w:tcPr>
          <w:p w14:paraId="00F45D9D" w14:textId="567F5DF8" w:rsidR="000E2CDB" w:rsidRDefault="000E2CDB" w:rsidP="00B51F7C">
            <w:pPr>
              <w:spacing w:after="120"/>
              <w:jc w:val="both"/>
              <w:rPr>
                <w:lang w:val="en-US"/>
              </w:rPr>
            </w:pPr>
            <w:r>
              <w:rPr>
                <w:lang w:val="en-US"/>
              </w:rPr>
              <w:t>PUCCH Format 0</w:t>
            </w:r>
            <w:r>
              <w:rPr>
                <w:lang w:val="en-US"/>
              </w:rPr>
              <w:br/>
              <w:t>1 Symbol</w:t>
            </w:r>
          </w:p>
        </w:tc>
        <w:tc>
          <w:tcPr>
            <w:tcW w:w="1926" w:type="dxa"/>
          </w:tcPr>
          <w:p w14:paraId="39B80FE0" w14:textId="45139DD4" w:rsidR="000A26A1" w:rsidRDefault="000E2CDB" w:rsidP="00B51F7C">
            <w:pPr>
              <w:spacing w:after="120"/>
              <w:jc w:val="both"/>
              <w:rPr>
                <w:lang w:val="en-US"/>
              </w:rPr>
            </w:pPr>
            <w:r>
              <w:rPr>
                <w:lang w:val="en-US"/>
              </w:rPr>
              <w:t>PUCCH Format 0</w:t>
            </w:r>
            <w:r>
              <w:rPr>
                <w:lang w:val="en-US"/>
              </w:rPr>
              <w:br/>
              <w:t>2 Symbols</w:t>
            </w:r>
          </w:p>
        </w:tc>
        <w:tc>
          <w:tcPr>
            <w:tcW w:w="1926" w:type="dxa"/>
          </w:tcPr>
          <w:p w14:paraId="6545D4EC" w14:textId="50C94933" w:rsidR="000A26A1" w:rsidRDefault="000E2CDB" w:rsidP="00B51F7C">
            <w:pPr>
              <w:spacing w:after="120"/>
              <w:jc w:val="both"/>
              <w:rPr>
                <w:lang w:val="en-US"/>
              </w:rPr>
            </w:pPr>
            <w:r>
              <w:rPr>
                <w:lang w:val="en-US"/>
              </w:rPr>
              <w:t>PUCCH Format 1</w:t>
            </w:r>
            <w:r>
              <w:rPr>
                <w:lang w:val="en-US"/>
              </w:rPr>
              <w:br/>
            </w:r>
            <w:r w:rsidR="00C93B6E">
              <w:rPr>
                <w:lang w:val="en-US"/>
              </w:rPr>
              <w:t>8/</w:t>
            </w:r>
            <w:r>
              <w:rPr>
                <w:lang w:val="en-US"/>
              </w:rPr>
              <w:t>10 Symbols</w:t>
            </w:r>
          </w:p>
        </w:tc>
        <w:tc>
          <w:tcPr>
            <w:tcW w:w="1926" w:type="dxa"/>
          </w:tcPr>
          <w:p w14:paraId="43065127" w14:textId="6E344D3C" w:rsidR="000A26A1" w:rsidRDefault="000E2CDB" w:rsidP="00B51F7C">
            <w:pPr>
              <w:spacing w:after="120"/>
              <w:jc w:val="both"/>
              <w:rPr>
                <w:lang w:val="en-US"/>
              </w:rPr>
            </w:pPr>
            <w:r>
              <w:rPr>
                <w:lang w:val="en-US"/>
              </w:rPr>
              <w:t>PUCCH Format 1</w:t>
            </w:r>
            <w:r>
              <w:rPr>
                <w:lang w:val="en-US"/>
              </w:rPr>
              <w:br/>
            </w:r>
            <w:r w:rsidR="00C93B6E">
              <w:rPr>
                <w:lang w:val="en-US"/>
              </w:rPr>
              <w:t>12/</w:t>
            </w:r>
            <w:r>
              <w:rPr>
                <w:lang w:val="en-US"/>
              </w:rPr>
              <w:t>14 Symbols</w:t>
            </w:r>
          </w:p>
        </w:tc>
      </w:tr>
      <w:tr w:rsidR="000A26A1" w14:paraId="0BF7F752" w14:textId="77777777" w:rsidTr="000A26A1">
        <w:tc>
          <w:tcPr>
            <w:tcW w:w="1925" w:type="dxa"/>
          </w:tcPr>
          <w:p w14:paraId="7098FACD" w14:textId="1EC7CD45" w:rsidR="000A26A1" w:rsidRDefault="000E2CDB" w:rsidP="00B51F7C">
            <w:pPr>
              <w:spacing w:after="120"/>
              <w:jc w:val="both"/>
              <w:rPr>
                <w:lang w:val="en-US"/>
              </w:rPr>
            </w:pPr>
            <w:r>
              <w:rPr>
                <w:lang w:val="en-US"/>
              </w:rPr>
              <w:lastRenderedPageBreak/>
              <w:t>Starting symbol</w:t>
            </w:r>
          </w:p>
        </w:tc>
        <w:tc>
          <w:tcPr>
            <w:tcW w:w="1926" w:type="dxa"/>
          </w:tcPr>
          <w:p w14:paraId="37DA77DE" w14:textId="455A2AA0" w:rsidR="000A26A1" w:rsidRDefault="007A21F1" w:rsidP="00B51F7C">
            <w:pPr>
              <w:spacing w:after="120"/>
              <w:jc w:val="both"/>
              <w:rPr>
                <w:lang w:val="en-US"/>
              </w:rPr>
            </w:pPr>
            <w:r>
              <w:rPr>
                <w:lang w:val="en-US"/>
              </w:rPr>
              <w:t>12 or 13</w:t>
            </w:r>
          </w:p>
        </w:tc>
        <w:tc>
          <w:tcPr>
            <w:tcW w:w="1926" w:type="dxa"/>
          </w:tcPr>
          <w:p w14:paraId="533560FB" w14:textId="3577F73A" w:rsidR="000A26A1" w:rsidRDefault="00FA03F6" w:rsidP="00B51F7C">
            <w:pPr>
              <w:spacing w:after="120"/>
              <w:jc w:val="both"/>
              <w:rPr>
                <w:lang w:val="en-US"/>
              </w:rPr>
            </w:pPr>
            <w:r>
              <w:rPr>
                <w:lang w:val="en-US"/>
              </w:rPr>
              <w:t>12</w:t>
            </w:r>
          </w:p>
        </w:tc>
        <w:tc>
          <w:tcPr>
            <w:tcW w:w="1926" w:type="dxa"/>
          </w:tcPr>
          <w:p w14:paraId="41D65526" w14:textId="56542F5B" w:rsidR="000A26A1" w:rsidRDefault="00FA03F6" w:rsidP="00B51F7C">
            <w:pPr>
              <w:spacing w:after="120"/>
              <w:jc w:val="both"/>
              <w:rPr>
                <w:lang w:val="en-US"/>
              </w:rPr>
            </w:pPr>
            <w:r>
              <w:rPr>
                <w:lang w:val="en-US"/>
              </w:rPr>
              <w:t>4</w:t>
            </w:r>
          </w:p>
        </w:tc>
        <w:tc>
          <w:tcPr>
            <w:tcW w:w="1926" w:type="dxa"/>
          </w:tcPr>
          <w:p w14:paraId="568D7615" w14:textId="17E5635E" w:rsidR="000A26A1" w:rsidRPr="006460C9" w:rsidRDefault="00C93B6E" w:rsidP="00B51F7C">
            <w:pPr>
              <w:spacing w:after="120"/>
              <w:jc w:val="both"/>
              <w:rPr>
                <w:highlight w:val="yellow"/>
                <w:lang w:val="en-US"/>
              </w:rPr>
            </w:pPr>
            <w:r w:rsidRPr="00C93B6E">
              <w:rPr>
                <w:lang w:val="en-US"/>
              </w:rPr>
              <w:t>0</w:t>
            </w:r>
          </w:p>
        </w:tc>
      </w:tr>
      <w:tr w:rsidR="000A26A1" w14:paraId="378E8825" w14:textId="77777777" w:rsidTr="000A26A1">
        <w:tc>
          <w:tcPr>
            <w:tcW w:w="1925" w:type="dxa"/>
          </w:tcPr>
          <w:p w14:paraId="42D7C9A6" w14:textId="371A8DA0" w:rsidR="000A26A1" w:rsidRDefault="00FA03F6" w:rsidP="00B51F7C">
            <w:pPr>
              <w:spacing w:after="120"/>
              <w:jc w:val="both"/>
              <w:rPr>
                <w:lang w:val="en-US"/>
              </w:rPr>
            </w:pPr>
            <w:r>
              <w:rPr>
                <w:lang w:val="en-US"/>
              </w:rPr>
              <w:t>Symbols per slot</w:t>
            </w:r>
          </w:p>
        </w:tc>
        <w:tc>
          <w:tcPr>
            <w:tcW w:w="1926" w:type="dxa"/>
          </w:tcPr>
          <w:p w14:paraId="6B5FBC5E" w14:textId="06C1541F" w:rsidR="000A26A1" w:rsidRDefault="00FA03F6" w:rsidP="00B51F7C">
            <w:pPr>
              <w:spacing w:after="120"/>
              <w:jc w:val="both"/>
              <w:rPr>
                <w:lang w:val="en-US"/>
              </w:rPr>
            </w:pPr>
            <w:r>
              <w:rPr>
                <w:lang w:val="en-US"/>
              </w:rPr>
              <w:t>1</w:t>
            </w:r>
          </w:p>
        </w:tc>
        <w:tc>
          <w:tcPr>
            <w:tcW w:w="1926" w:type="dxa"/>
          </w:tcPr>
          <w:p w14:paraId="52CA64E6" w14:textId="41C4E6DA" w:rsidR="000A26A1" w:rsidRDefault="00FA03F6" w:rsidP="00B51F7C">
            <w:pPr>
              <w:spacing w:after="120"/>
              <w:jc w:val="both"/>
              <w:rPr>
                <w:lang w:val="en-US"/>
              </w:rPr>
            </w:pPr>
            <w:r>
              <w:rPr>
                <w:lang w:val="en-US"/>
              </w:rPr>
              <w:t>2</w:t>
            </w:r>
          </w:p>
        </w:tc>
        <w:tc>
          <w:tcPr>
            <w:tcW w:w="1926" w:type="dxa"/>
          </w:tcPr>
          <w:p w14:paraId="398DA40C" w14:textId="65FB5338" w:rsidR="000A26A1" w:rsidRDefault="00C93B6E" w:rsidP="00B51F7C">
            <w:pPr>
              <w:spacing w:after="120"/>
              <w:jc w:val="both"/>
              <w:rPr>
                <w:lang w:val="en-US"/>
              </w:rPr>
            </w:pPr>
            <w:r>
              <w:rPr>
                <w:lang w:val="en-US"/>
              </w:rPr>
              <w:t>Config A: 10</w:t>
            </w:r>
            <w:r>
              <w:rPr>
                <w:lang w:val="en-US"/>
              </w:rPr>
              <w:br/>
              <w:t>Config B: 8</w:t>
            </w:r>
          </w:p>
        </w:tc>
        <w:tc>
          <w:tcPr>
            <w:tcW w:w="1926" w:type="dxa"/>
          </w:tcPr>
          <w:p w14:paraId="09DB27B2" w14:textId="2E41121F" w:rsidR="000A26A1" w:rsidRDefault="00C93B6E" w:rsidP="00B51F7C">
            <w:pPr>
              <w:spacing w:after="120"/>
              <w:jc w:val="both"/>
              <w:rPr>
                <w:lang w:val="en-US"/>
              </w:rPr>
            </w:pPr>
            <w:r>
              <w:rPr>
                <w:lang w:val="en-US"/>
              </w:rPr>
              <w:t>Config A: 14</w:t>
            </w:r>
            <w:r>
              <w:rPr>
                <w:lang w:val="en-US"/>
              </w:rPr>
              <w:br/>
              <w:t>Config B: 12</w:t>
            </w:r>
          </w:p>
        </w:tc>
      </w:tr>
      <w:tr w:rsidR="000A26A1" w14:paraId="19D492AE" w14:textId="77777777" w:rsidTr="000A26A1">
        <w:tc>
          <w:tcPr>
            <w:tcW w:w="1925" w:type="dxa"/>
          </w:tcPr>
          <w:p w14:paraId="7209BAEC" w14:textId="567756C8" w:rsidR="000A26A1" w:rsidRDefault="00FA03F6" w:rsidP="00B51F7C">
            <w:pPr>
              <w:spacing w:after="120"/>
              <w:jc w:val="both"/>
              <w:rPr>
                <w:lang w:val="en-US"/>
              </w:rPr>
            </w:pPr>
            <w:r>
              <w:rPr>
                <w:lang w:val="en-US"/>
              </w:rPr>
              <w:t>Starting PRB</w:t>
            </w:r>
          </w:p>
        </w:tc>
        <w:tc>
          <w:tcPr>
            <w:tcW w:w="1926" w:type="dxa"/>
          </w:tcPr>
          <w:p w14:paraId="7A54D482" w14:textId="366D7A7D" w:rsidR="000A26A1" w:rsidRDefault="00FA03F6" w:rsidP="00B51F7C">
            <w:pPr>
              <w:spacing w:after="120"/>
              <w:jc w:val="both"/>
              <w:rPr>
                <w:lang w:val="en-US"/>
              </w:rPr>
            </w:pPr>
            <w:r>
              <w:rPr>
                <w:lang w:val="en-US"/>
              </w:rPr>
              <w:t>Table 1: 0</w:t>
            </w:r>
            <w:r w:rsidR="00A7434E">
              <w:rPr>
                <w:lang w:val="en-US"/>
              </w:rPr>
              <w:br/>
              <w:t>Table 2: 1</w:t>
            </w:r>
            <w:r w:rsidR="00A7434E">
              <w:rPr>
                <w:lang w:val="en-US"/>
              </w:rPr>
              <w:br/>
              <w:t>Table 3: N-2</w:t>
            </w:r>
            <w:r w:rsidR="00C67F91">
              <w:rPr>
                <w:lang w:val="en-US"/>
              </w:rPr>
              <w:br/>
              <w:t xml:space="preserve">Table 4: </w:t>
            </w:r>
            <w:r w:rsidR="007A21F1">
              <w:rPr>
                <w:lang w:val="en-US"/>
              </w:rPr>
              <w:t>N-</w:t>
            </w:r>
            <w:r w:rsidR="00A7434E">
              <w:rPr>
                <w:lang w:val="en-US"/>
              </w:rPr>
              <w:t>1</w:t>
            </w:r>
          </w:p>
        </w:tc>
        <w:tc>
          <w:tcPr>
            <w:tcW w:w="1926" w:type="dxa"/>
          </w:tcPr>
          <w:p w14:paraId="23698B45" w14:textId="21B67E66" w:rsidR="000A26A1" w:rsidRDefault="00FA03F6" w:rsidP="00B51F7C">
            <w:pPr>
              <w:spacing w:after="120"/>
              <w:jc w:val="both"/>
              <w:rPr>
                <w:lang w:val="en-US"/>
              </w:rPr>
            </w:pPr>
            <w:r>
              <w:rPr>
                <w:lang w:val="en-US"/>
              </w:rPr>
              <w:t>Table 1: 0</w:t>
            </w:r>
            <w:r w:rsidR="00C67F91">
              <w:rPr>
                <w:lang w:val="en-US"/>
              </w:rPr>
              <w:t>, N-1</w:t>
            </w:r>
            <w:r>
              <w:rPr>
                <w:lang w:val="en-US"/>
              </w:rPr>
              <w:br/>
              <w:t>Table 2: 1</w:t>
            </w:r>
            <w:r w:rsidR="00C67F91">
              <w:rPr>
                <w:lang w:val="en-US"/>
              </w:rPr>
              <w:t>, N-2</w:t>
            </w:r>
            <w:r w:rsidR="00C67F91">
              <w:rPr>
                <w:lang w:val="en-US"/>
              </w:rPr>
              <w:br/>
              <w:t>Table 3: 2, N-3</w:t>
            </w:r>
            <w:r>
              <w:rPr>
                <w:lang w:val="en-US"/>
              </w:rPr>
              <w:br/>
              <w:t xml:space="preserve">Table 4: </w:t>
            </w:r>
            <w:r w:rsidR="00C67F91">
              <w:rPr>
                <w:lang w:val="en-US"/>
              </w:rPr>
              <w:t xml:space="preserve">3, </w:t>
            </w:r>
            <w:r>
              <w:rPr>
                <w:lang w:val="en-US"/>
              </w:rPr>
              <w:t>N-</w:t>
            </w:r>
            <w:r w:rsidR="00C67F91">
              <w:rPr>
                <w:lang w:val="en-US"/>
              </w:rPr>
              <w:t>4</w:t>
            </w:r>
          </w:p>
        </w:tc>
        <w:tc>
          <w:tcPr>
            <w:tcW w:w="1926" w:type="dxa"/>
          </w:tcPr>
          <w:p w14:paraId="23109C47" w14:textId="5F86C386" w:rsidR="000A26A1" w:rsidRDefault="0097058C" w:rsidP="00B51F7C">
            <w:pPr>
              <w:spacing w:after="120"/>
              <w:jc w:val="both"/>
              <w:rPr>
                <w:lang w:val="en-US"/>
              </w:rPr>
            </w:pPr>
            <w:r>
              <w:rPr>
                <w:lang w:val="en-US"/>
              </w:rPr>
              <w:t>Config C</w:t>
            </w:r>
            <w:r w:rsidR="00C67F91">
              <w:rPr>
                <w:lang w:val="en-US"/>
              </w:rPr>
              <w:t>: 0, N-1</w:t>
            </w:r>
            <w:r w:rsidR="00C67F91">
              <w:rPr>
                <w:lang w:val="en-US"/>
              </w:rPr>
              <w:br/>
            </w:r>
            <w:r>
              <w:rPr>
                <w:lang w:val="en-US"/>
              </w:rPr>
              <w:t>Config D</w:t>
            </w:r>
            <w:r w:rsidR="00C67F91">
              <w:rPr>
                <w:lang w:val="en-US"/>
              </w:rPr>
              <w:t>: 1, N-2</w:t>
            </w:r>
          </w:p>
        </w:tc>
        <w:tc>
          <w:tcPr>
            <w:tcW w:w="1926" w:type="dxa"/>
          </w:tcPr>
          <w:p w14:paraId="4F480AD6" w14:textId="5A780B69" w:rsidR="000A26A1" w:rsidRDefault="0097058C" w:rsidP="00B51F7C">
            <w:pPr>
              <w:spacing w:after="120"/>
              <w:jc w:val="both"/>
              <w:rPr>
                <w:lang w:val="en-US"/>
              </w:rPr>
            </w:pPr>
            <w:r>
              <w:rPr>
                <w:lang w:val="en-US"/>
              </w:rPr>
              <w:t>Config C</w:t>
            </w:r>
            <w:r w:rsidR="00C67F91">
              <w:rPr>
                <w:lang w:val="en-US"/>
              </w:rPr>
              <w:t>: 0, N-1</w:t>
            </w:r>
            <w:r w:rsidR="00C67F91">
              <w:rPr>
                <w:lang w:val="en-US"/>
              </w:rPr>
              <w:br/>
            </w:r>
            <w:r>
              <w:rPr>
                <w:lang w:val="en-US"/>
              </w:rPr>
              <w:t>Config D</w:t>
            </w:r>
            <w:r w:rsidR="00C67F91">
              <w:rPr>
                <w:lang w:val="en-US"/>
              </w:rPr>
              <w:t>: 1, N-2</w:t>
            </w:r>
          </w:p>
        </w:tc>
      </w:tr>
      <w:tr w:rsidR="000A26A1" w14:paraId="608CD63E" w14:textId="77777777" w:rsidTr="000A26A1">
        <w:tc>
          <w:tcPr>
            <w:tcW w:w="1925" w:type="dxa"/>
          </w:tcPr>
          <w:p w14:paraId="0B0BD603" w14:textId="7DAEBC44" w:rsidR="000A26A1" w:rsidRDefault="00FA03F6" w:rsidP="00B51F7C">
            <w:pPr>
              <w:spacing w:after="120"/>
              <w:jc w:val="both"/>
              <w:rPr>
                <w:lang w:val="en-US"/>
              </w:rPr>
            </w:pPr>
            <w:r>
              <w:rPr>
                <w:lang w:val="en-US"/>
              </w:rPr>
              <w:t>Number of PRBs</w:t>
            </w:r>
          </w:p>
        </w:tc>
        <w:tc>
          <w:tcPr>
            <w:tcW w:w="1926" w:type="dxa"/>
          </w:tcPr>
          <w:p w14:paraId="601DD86D" w14:textId="6C23B7D0" w:rsidR="000A26A1" w:rsidRDefault="00FA03F6" w:rsidP="00B51F7C">
            <w:pPr>
              <w:spacing w:after="120"/>
              <w:jc w:val="both"/>
              <w:rPr>
                <w:lang w:val="en-US"/>
              </w:rPr>
            </w:pPr>
            <w:r>
              <w:rPr>
                <w:lang w:val="en-US"/>
              </w:rPr>
              <w:t>1</w:t>
            </w:r>
          </w:p>
        </w:tc>
        <w:tc>
          <w:tcPr>
            <w:tcW w:w="1926" w:type="dxa"/>
          </w:tcPr>
          <w:p w14:paraId="7404B54C" w14:textId="314F9CCD" w:rsidR="000A26A1" w:rsidRDefault="00FA03F6" w:rsidP="00B51F7C">
            <w:pPr>
              <w:spacing w:after="120"/>
              <w:jc w:val="both"/>
              <w:rPr>
                <w:lang w:val="en-US"/>
              </w:rPr>
            </w:pPr>
            <w:r>
              <w:rPr>
                <w:lang w:val="en-US"/>
              </w:rPr>
              <w:t>1</w:t>
            </w:r>
          </w:p>
        </w:tc>
        <w:tc>
          <w:tcPr>
            <w:tcW w:w="1926" w:type="dxa"/>
          </w:tcPr>
          <w:p w14:paraId="73AC0D6E" w14:textId="563F3039" w:rsidR="000A26A1" w:rsidRDefault="00FA03F6" w:rsidP="00B51F7C">
            <w:pPr>
              <w:spacing w:after="120"/>
              <w:jc w:val="both"/>
              <w:rPr>
                <w:lang w:val="en-US"/>
              </w:rPr>
            </w:pPr>
            <w:r>
              <w:rPr>
                <w:lang w:val="en-US"/>
              </w:rPr>
              <w:t>1</w:t>
            </w:r>
          </w:p>
        </w:tc>
        <w:tc>
          <w:tcPr>
            <w:tcW w:w="1926" w:type="dxa"/>
          </w:tcPr>
          <w:p w14:paraId="2A8C39A9" w14:textId="5129ED0C" w:rsidR="000A26A1" w:rsidRDefault="00FA03F6" w:rsidP="00B51F7C">
            <w:pPr>
              <w:spacing w:after="120"/>
              <w:jc w:val="both"/>
              <w:rPr>
                <w:lang w:val="en-US"/>
              </w:rPr>
            </w:pPr>
            <w:r>
              <w:rPr>
                <w:lang w:val="en-US"/>
              </w:rPr>
              <w:t>1</w:t>
            </w:r>
          </w:p>
        </w:tc>
      </w:tr>
      <w:tr w:rsidR="000A26A1" w14:paraId="7D99D2E3" w14:textId="77777777" w:rsidTr="000A26A1">
        <w:tc>
          <w:tcPr>
            <w:tcW w:w="1925" w:type="dxa"/>
          </w:tcPr>
          <w:p w14:paraId="1603FE2A" w14:textId="1BE5F7D7" w:rsidR="000A26A1" w:rsidRDefault="00FA03F6" w:rsidP="00B51F7C">
            <w:pPr>
              <w:spacing w:after="120"/>
              <w:jc w:val="both"/>
              <w:rPr>
                <w:lang w:val="en-US"/>
              </w:rPr>
            </w:pPr>
            <w:r>
              <w:rPr>
                <w:lang w:val="en-US"/>
              </w:rPr>
              <w:t>Frequency Hopping</w:t>
            </w:r>
          </w:p>
        </w:tc>
        <w:tc>
          <w:tcPr>
            <w:tcW w:w="1926" w:type="dxa"/>
          </w:tcPr>
          <w:p w14:paraId="323A4B7A" w14:textId="60E85EF4" w:rsidR="000A26A1" w:rsidRDefault="007A21F1" w:rsidP="00B51F7C">
            <w:pPr>
              <w:spacing w:after="120"/>
              <w:jc w:val="both"/>
              <w:rPr>
                <w:lang w:val="en-US"/>
              </w:rPr>
            </w:pPr>
            <w:r>
              <w:rPr>
                <w:lang w:val="en-US"/>
              </w:rPr>
              <w:t>N/A</w:t>
            </w:r>
          </w:p>
        </w:tc>
        <w:tc>
          <w:tcPr>
            <w:tcW w:w="1926" w:type="dxa"/>
          </w:tcPr>
          <w:p w14:paraId="016E6655" w14:textId="14204867" w:rsidR="000A26A1" w:rsidRDefault="00FA03F6" w:rsidP="00B51F7C">
            <w:pPr>
              <w:spacing w:after="120"/>
              <w:jc w:val="both"/>
              <w:rPr>
                <w:lang w:val="en-US"/>
              </w:rPr>
            </w:pPr>
            <w:r>
              <w:rPr>
                <w:lang w:val="en-US"/>
              </w:rPr>
              <w:t>Enabled</w:t>
            </w:r>
          </w:p>
        </w:tc>
        <w:tc>
          <w:tcPr>
            <w:tcW w:w="1926" w:type="dxa"/>
          </w:tcPr>
          <w:p w14:paraId="03588AA6" w14:textId="1589DF72" w:rsidR="000A26A1" w:rsidRDefault="00FA03F6" w:rsidP="00B51F7C">
            <w:pPr>
              <w:spacing w:after="120"/>
              <w:jc w:val="both"/>
              <w:rPr>
                <w:lang w:val="en-US"/>
              </w:rPr>
            </w:pPr>
            <w:r>
              <w:rPr>
                <w:lang w:val="en-US"/>
              </w:rPr>
              <w:t>Enabled</w:t>
            </w:r>
          </w:p>
        </w:tc>
        <w:tc>
          <w:tcPr>
            <w:tcW w:w="1926" w:type="dxa"/>
          </w:tcPr>
          <w:p w14:paraId="76CBA585" w14:textId="2B977B8A" w:rsidR="000A26A1" w:rsidRDefault="00FA03F6" w:rsidP="00B51F7C">
            <w:pPr>
              <w:spacing w:after="120"/>
              <w:jc w:val="both"/>
              <w:rPr>
                <w:lang w:val="en-US"/>
              </w:rPr>
            </w:pPr>
            <w:r>
              <w:rPr>
                <w:lang w:val="en-US"/>
              </w:rPr>
              <w:t>Enabled</w:t>
            </w:r>
          </w:p>
        </w:tc>
      </w:tr>
      <w:tr w:rsidR="00C67F91" w14:paraId="5C5C3561" w14:textId="77777777" w:rsidTr="000A26A1">
        <w:tc>
          <w:tcPr>
            <w:tcW w:w="1925" w:type="dxa"/>
          </w:tcPr>
          <w:p w14:paraId="113C3AE4" w14:textId="06AA1D22" w:rsidR="00C67F91" w:rsidRDefault="00C67F91" w:rsidP="00C67F91">
            <w:pPr>
              <w:spacing w:after="120"/>
              <w:jc w:val="both"/>
              <w:rPr>
                <w:lang w:val="en-US"/>
              </w:rPr>
            </w:pPr>
            <w:r>
              <w:rPr>
                <w:lang w:val="en-US"/>
              </w:rPr>
              <w:t>2</w:t>
            </w:r>
            <w:r w:rsidRPr="00953AB0">
              <w:rPr>
                <w:vertAlign w:val="superscript"/>
                <w:lang w:val="en-US"/>
              </w:rPr>
              <w:t>nd</w:t>
            </w:r>
            <w:r>
              <w:rPr>
                <w:lang w:val="en-US"/>
              </w:rPr>
              <w:t xml:space="preserve"> Hop PRB</w:t>
            </w:r>
          </w:p>
        </w:tc>
        <w:tc>
          <w:tcPr>
            <w:tcW w:w="1926" w:type="dxa"/>
          </w:tcPr>
          <w:p w14:paraId="4EABEA02" w14:textId="572ED322" w:rsidR="00C67F91" w:rsidRDefault="00C67F91" w:rsidP="00C67F91">
            <w:pPr>
              <w:spacing w:after="120"/>
              <w:jc w:val="both"/>
              <w:rPr>
                <w:lang w:val="en-US"/>
              </w:rPr>
            </w:pPr>
            <w:r>
              <w:rPr>
                <w:lang w:val="en-US"/>
              </w:rPr>
              <w:t>N/A</w:t>
            </w:r>
          </w:p>
        </w:tc>
        <w:tc>
          <w:tcPr>
            <w:tcW w:w="1926" w:type="dxa"/>
          </w:tcPr>
          <w:p w14:paraId="343D3CDF" w14:textId="1B1DE38A" w:rsidR="00C67F91" w:rsidRDefault="00C67F91" w:rsidP="00C67F91">
            <w:pPr>
              <w:spacing w:after="120"/>
              <w:jc w:val="both"/>
              <w:rPr>
                <w:lang w:val="en-US"/>
              </w:rPr>
            </w:pPr>
            <w:r>
              <w:rPr>
                <w:lang w:val="en-US"/>
              </w:rPr>
              <w:t>Table 1: N-1, 0</w:t>
            </w:r>
            <w:r>
              <w:rPr>
                <w:lang w:val="en-US"/>
              </w:rPr>
              <w:br/>
              <w:t>Table 2: N-2, 1</w:t>
            </w:r>
            <w:r>
              <w:rPr>
                <w:lang w:val="en-US"/>
              </w:rPr>
              <w:br/>
              <w:t>Table 3: N-3, 2</w:t>
            </w:r>
            <w:r>
              <w:rPr>
                <w:lang w:val="en-US"/>
              </w:rPr>
              <w:br/>
              <w:t>Table 4: N-4, 3</w:t>
            </w:r>
          </w:p>
        </w:tc>
        <w:tc>
          <w:tcPr>
            <w:tcW w:w="1926" w:type="dxa"/>
          </w:tcPr>
          <w:p w14:paraId="2C55114D" w14:textId="211DAE4F" w:rsidR="00C67F91" w:rsidRDefault="0097058C" w:rsidP="00C67F91">
            <w:pPr>
              <w:spacing w:after="120"/>
              <w:jc w:val="both"/>
              <w:rPr>
                <w:lang w:val="en-US"/>
              </w:rPr>
            </w:pPr>
            <w:r>
              <w:rPr>
                <w:lang w:val="en-US"/>
              </w:rPr>
              <w:t>Config C</w:t>
            </w:r>
            <w:r w:rsidR="00C67F91">
              <w:rPr>
                <w:lang w:val="en-US"/>
              </w:rPr>
              <w:t>: N-1, 0</w:t>
            </w:r>
            <w:r w:rsidR="00C67F91">
              <w:rPr>
                <w:lang w:val="en-US"/>
              </w:rPr>
              <w:br/>
            </w:r>
            <w:r>
              <w:rPr>
                <w:lang w:val="en-US"/>
              </w:rPr>
              <w:t>Config D</w:t>
            </w:r>
            <w:r w:rsidR="00C67F91">
              <w:rPr>
                <w:lang w:val="en-US"/>
              </w:rPr>
              <w:t>: N-2, 1</w:t>
            </w:r>
          </w:p>
        </w:tc>
        <w:tc>
          <w:tcPr>
            <w:tcW w:w="1926" w:type="dxa"/>
          </w:tcPr>
          <w:p w14:paraId="56858C17" w14:textId="567B2A59" w:rsidR="00C67F91" w:rsidRDefault="0097058C" w:rsidP="00C67F91">
            <w:pPr>
              <w:spacing w:after="120"/>
              <w:jc w:val="both"/>
              <w:rPr>
                <w:lang w:val="en-US"/>
              </w:rPr>
            </w:pPr>
            <w:r>
              <w:rPr>
                <w:lang w:val="en-US"/>
              </w:rPr>
              <w:t>Config C</w:t>
            </w:r>
            <w:r w:rsidR="00C67F91">
              <w:rPr>
                <w:lang w:val="en-US"/>
              </w:rPr>
              <w:t>: N-1, 0</w:t>
            </w:r>
            <w:r w:rsidR="00C67F91">
              <w:rPr>
                <w:lang w:val="en-US"/>
              </w:rPr>
              <w:br/>
            </w:r>
            <w:r>
              <w:rPr>
                <w:lang w:val="en-US"/>
              </w:rPr>
              <w:t>Config D</w:t>
            </w:r>
            <w:r w:rsidR="00C67F91">
              <w:rPr>
                <w:lang w:val="en-US"/>
              </w:rPr>
              <w:t>: N-2, 1</w:t>
            </w:r>
          </w:p>
        </w:tc>
      </w:tr>
      <w:tr w:rsidR="00C67F91" w14:paraId="5F4F58A8" w14:textId="77777777" w:rsidTr="000A26A1">
        <w:tc>
          <w:tcPr>
            <w:tcW w:w="1925" w:type="dxa"/>
          </w:tcPr>
          <w:p w14:paraId="424A167C" w14:textId="59B6BE62" w:rsidR="00C67F91" w:rsidRDefault="00C67F91" w:rsidP="00C67F91">
            <w:pPr>
              <w:spacing w:after="120"/>
              <w:jc w:val="both"/>
              <w:rPr>
                <w:lang w:val="en-US"/>
              </w:rPr>
            </w:pPr>
            <w:r>
              <w:rPr>
                <w:lang w:val="en-US"/>
              </w:rPr>
              <w:t>Cyclic Shift</w:t>
            </w:r>
          </w:p>
        </w:tc>
        <w:tc>
          <w:tcPr>
            <w:tcW w:w="1926" w:type="dxa"/>
          </w:tcPr>
          <w:p w14:paraId="2F4D7488" w14:textId="09C1C163" w:rsidR="00C67F91" w:rsidRDefault="00E92562" w:rsidP="00C67F91">
            <w:pPr>
              <w:spacing w:after="120"/>
              <w:jc w:val="both"/>
              <w:rPr>
                <w:lang w:val="en-US"/>
              </w:rPr>
            </w:pPr>
            <w:r>
              <w:rPr>
                <w:lang w:val="en-US"/>
              </w:rPr>
              <w:t>0, 4, 8, 11</w:t>
            </w:r>
            <w:r w:rsidR="00C67F91">
              <w:rPr>
                <w:lang w:val="en-US"/>
              </w:rPr>
              <w:t xml:space="preserve"> at Sym 12</w:t>
            </w:r>
            <w:r>
              <w:rPr>
                <w:lang w:val="en-US"/>
              </w:rPr>
              <w:br/>
              <w:t>0, 4, 8, 11</w:t>
            </w:r>
            <w:r w:rsidR="00C67F91">
              <w:rPr>
                <w:lang w:val="en-US"/>
              </w:rPr>
              <w:t xml:space="preserve"> at Sym 13</w:t>
            </w:r>
          </w:p>
        </w:tc>
        <w:tc>
          <w:tcPr>
            <w:tcW w:w="1926" w:type="dxa"/>
          </w:tcPr>
          <w:p w14:paraId="497C44F2" w14:textId="1722CF47" w:rsidR="00C67F91" w:rsidRDefault="00C67F91" w:rsidP="00C67F91">
            <w:pPr>
              <w:spacing w:after="120"/>
              <w:jc w:val="both"/>
              <w:rPr>
                <w:lang w:val="en-US"/>
              </w:rPr>
            </w:pPr>
            <w:r>
              <w:rPr>
                <w:lang w:val="en-US"/>
              </w:rPr>
              <w:t xml:space="preserve">0, </w:t>
            </w:r>
            <w:r w:rsidR="00E92562">
              <w:rPr>
                <w:lang w:val="en-US"/>
              </w:rPr>
              <w:t>4, 8, 11</w:t>
            </w:r>
            <w:r>
              <w:rPr>
                <w:lang w:val="en-US"/>
              </w:rPr>
              <w:t xml:space="preserve"> at 1</w:t>
            </w:r>
            <w:r w:rsidRPr="00953AB0">
              <w:rPr>
                <w:vertAlign w:val="superscript"/>
                <w:lang w:val="en-US"/>
              </w:rPr>
              <w:t>st</w:t>
            </w:r>
            <w:r>
              <w:rPr>
                <w:lang w:val="en-US"/>
              </w:rPr>
              <w:t xml:space="preserve"> </w:t>
            </w:r>
            <w:r w:rsidR="00E92562">
              <w:rPr>
                <w:lang w:val="en-US"/>
              </w:rPr>
              <w:t>freq</w:t>
            </w:r>
            <w:r w:rsidR="00E92562">
              <w:rPr>
                <w:lang w:val="en-US"/>
              </w:rPr>
              <w:br/>
              <w:t>0, 4, 8, 11</w:t>
            </w:r>
            <w:r>
              <w:rPr>
                <w:lang w:val="en-US"/>
              </w:rPr>
              <w:t xml:space="preserve"> at 2</w:t>
            </w:r>
            <w:r w:rsidRPr="00953AB0">
              <w:rPr>
                <w:vertAlign w:val="superscript"/>
                <w:lang w:val="en-US"/>
              </w:rPr>
              <w:t>nd</w:t>
            </w:r>
            <w:r>
              <w:rPr>
                <w:lang w:val="en-US"/>
              </w:rPr>
              <w:t xml:space="preserve"> freq</w:t>
            </w:r>
          </w:p>
        </w:tc>
        <w:tc>
          <w:tcPr>
            <w:tcW w:w="1926" w:type="dxa"/>
          </w:tcPr>
          <w:p w14:paraId="3F6DD2F4" w14:textId="5C34276A" w:rsidR="00C67F91" w:rsidRDefault="00C67F91" w:rsidP="00C67F91">
            <w:pPr>
              <w:spacing w:after="120"/>
              <w:jc w:val="both"/>
              <w:rPr>
                <w:lang w:val="en-US"/>
              </w:rPr>
            </w:pPr>
            <w:r>
              <w:rPr>
                <w:lang w:val="en-US"/>
              </w:rPr>
              <w:t>0, 3, 6, 9 at 1</w:t>
            </w:r>
            <w:r w:rsidRPr="00A30D50">
              <w:rPr>
                <w:vertAlign w:val="superscript"/>
                <w:lang w:val="en-US"/>
              </w:rPr>
              <w:t>st</w:t>
            </w:r>
            <w:r>
              <w:rPr>
                <w:lang w:val="en-US"/>
              </w:rPr>
              <w:t xml:space="preserve"> freq</w:t>
            </w:r>
            <w:r>
              <w:rPr>
                <w:lang w:val="en-US"/>
              </w:rPr>
              <w:br/>
              <w:t>0, 3, 6, 9 at 2</w:t>
            </w:r>
            <w:r w:rsidRPr="00A30D50">
              <w:rPr>
                <w:vertAlign w:val="superscript"/>
                <w:lang w:val="en-US"/>
              </w:rPr>
              <w:t>nd</w:t>
            </w:r>
            <w:r>
              <w:rPr>
                <w:lang w:val="en-US"/>
              </w:rPr>
              <w:t xml:space="preserve"> freq</w:t>
            </w:r>
          </w:p>
        </w:tc>
        <w:tc>
          <w:tcPr>
            <w:tcW w:w="1926" w:type="dxa"/>
          </w:tcPr>
          <w:p w14:paraId="7342A8B7" w14:textId="57D8F1FC" w:rsidR="00C67F91" w:rsidRDefault="00C67F91" w:rsidP="00C67F91">
            <w:pPr>
              <w:spacing w:after="120"/>
              <w:jc w:val="both"/>
              <w:rPr>
                <w:lang w:val="en-US"/>
              </w:rPr>
            </w:pPr>
            <w:r>
              <w:rPr>
                <w:lang w:val="en-US"/>
              </w:rPr>
              <w:t>0, 3, 6, 9 at 1</w:t>
            </w:r>
            <w:r w:rsidRPr="00A30D50">
              <w:rPr>
                <w:vertAlign w:val="superscript"/>
                <w:lang w:val="en-US"/>
              </w:rPr>
              <w:t>st</w:t>
            </w:r>
            <w:r>
              <w:rPr>
                <w:lang w:val="en-US"/>
              </w:rPr>
              <w:t xml:space="preserve"> freq</w:t>
            </w:r>
            <w:r>
              <w:rPr>
                <w:lang w:val="en-US"/>
              </w:rPr>
              <w:br/>
              <w:t>0, 3, 6, 9 at 2</w:t>
            </w:r>
            <w:r w:rsidRPr="00A30D50">
              <w:rPr>
                <w:vertAlign w:val="superscript"/>
                <w:lang w:val="en-US"/>
              </w:rPr>
              <w:t>nd</w:t>
            </w:r>
            <w:r>
              <w:rPr>
                <w:lang w:val="en-US"/>
              </w:rPr>
              <w:t xml:space="preserve"> freq</w:t>
            </w:r>
          </w:p>
        </w:tc>
      </w:tr>
      <w:tr w:rsidR="00C67F91" w14:paraId="5374F692" w14:textId="77777777" w:rsidTr="000A26A1">
        <w:tc>
          <w:tcPr>
            <w:tcW w:w="1925" w:type="dxa"/>
          </w:tcPr>
          <w:p w14:paraId="2816CD7A" w14:textId="0A36443D" w:rsidR="00C67F91" w:rsidRDefault="00C67F91" w:rsidP="00C67F91">
            <w:pPr>
              <w:spacing w:after="120"/>
              <w:jc w:val="both"/>
              <w:rPr>
                <w:lang w:val="en-US"/>
              </w:rPr>
            </w:pPr>
            <w:r>
              <w:rPr>
                <w:lang w:val="en-US"/>
              </w:rPr>
              <w:t>TD OCC index</w:t>
            </w:r>
          </w:p>
        </w:tc>
        <w:tc>
          <w:tcPr>
            <w:tcW w:w="1926" w:type="dxa"/>
          </w:tcPr>
          <w:p w14:paraId="0DD57D31" w14:textId="28F6004B" w:rsidR="00C67F91" w:rsidRDefault="00C67F91" w:rsidP="00C67F91">
            <w:pPr>
              <w:spacing w:after="120"/>
              <w:jc w:val="both"/>
              <w:rPr>
                <w:lang w:val="en-US"/>
              </w:rPr>
            </w:pPr>
            <w:r>
              <w:rPr>
                <w:lang w:val="en-US"/>
              </w:rPr>
              <w:t>N/A</w:t>
            </w:r>
          </w:p>
        </w:tc>
        <w:tc>
          <w:tcPr>
            <w:tcW w:w="1926" w:type="dxa"/>
          </w:tcPr>
          <w:p w14:paraId="5230794C" w14:textId="4E3F99BC" w:rsidR="00C67F91" w:rsidRDefault="00C67F91" w:rsidP="00C67F91">
            <w:pPr>
              <w:spacing w:after="120"/>
              <w:jc w:val="both"/>
              <w:rPr>
                <w:lang w:val="en-US"/>
              </w:rPr>
            </w:pPr>
            <w:r>
              <w:rPr>
                <w:lang w:val="en-US"/>
              </w:rPr>
              <w:t>N/A</w:t>
            </w:r>
          </w:p>
        </w:tc>
        <w:tc>
          <w:tcPr>
            <w:tcW w:w="1926" w:type="dxa"/>
          </w:tcPr>
          <w:p w14:paraId="28AA30CD" w14:textId="78F9A805" w:rsidR="00C67F91" w:rsidRDefault="00C67F91" w:rsidP="00C67F91">
            <w:pPr>
              <w:spacing w:after="120"/>
              <w:jc w:val="both"/>
              <w:rPr>
                <w:lang w:val="en-US"/>
              </w:rPr>
            </w:pPr>
            <w:r>
              <w:rPr>
                <w:lang w:val="en-US"/>
              </w:rPr>
              <w:t>0</w:t>
            </w:r>
          </w:p>
        </w:tc>
        <w:tc>
          <w:tcPr>
            <w:tcW w:w="1926" w:type="dxa"/>
          </w:tcPr>
          <w:p w14:paraId="241EFA4C" w14:textId="1CAFC925" w:rsidR="00C67F91" w:rsidRDefault="00C67F91" w:rsidP="00C67F91">
            <w:pPr>
              <w:spacing w:after="120"/>
              <w:jc w:val="both"/>
              <w:rPr>
                <w:lang w:val="en-US"/>
              </w:rPr>
            </w:pPr>
            <w:r>
              <w:rPr>
                <w:lang w:val="en-US"/>
              </w:rPr>
              <w:t>0</w:t>
            </w:r>
          </w:p>
        </w:tc>
      </w:tr>
      <w:tr w:rsidR="0097058C" w14:paraId="69BB6708" w14:textId="77777777" w:rsidTr="000A26A1">
        <w:tc>
          <w:tcPr>
            <w:tcW w:w="1925" w:type="dxa"/>
          </w:tcPr>
          <w:p w14:paraId="132C21D0" w14:textId="77777777" w:rsidR="0097058C" w:rsidRDefault="0097058C" w:rsidP="0097058C">
            <w:pPr>
              <w:spacing w:after="120"/>
              <w:jc w:val="both"/>
              <w:rPr>
                <w:lang w:val="en-US"/>
              </w:rPr>
            </w:pPr>
          </w:p>
        </w:tc>
        <w:tc>
          <w:tcPr>
            <w:tcW w:w="1926" w:type="dxa"/>
          </w:tcPr>
          <w:p w14:paraId="1F19E4CF" w14:textId="77777777" w:rsidR="0097058C" w:rsidRDefault="0097058C" w:rsidP="0097058C">
            <w:pPr>
              <w:spacing w:after="120"/>
              <w:jc w:val="both"/>
              <w:rPr>
                <w:lang w:val="en-US"/>
              </w:rPr>
            </w:pPr>
          </w:p>
        </w:tc>
        <w:tc>
          <w:tcPr>
            <w:tcW w:w="1926" w:type="dxa"/>
          </w:tcPr>
          <w:p w14:paraId="3F6B8E2D" w14:textId="77777777" w:rsidR="0097058C" w:rsidRDefault="0097058C" w:rsidP="0097058C">
            <w:pPr>
              <w:spacing w:after="120"/>
              <w:jc w:val="both"/>
              <w:rPr>
                <w:lang w:val="en-US"/>
              </w:rPr>
            </w:pPr>
          </w:p>
        </w:tc>
        <w:tc>
          <w:tcPr>
            <w:tcW w:w="1926" w:type="dxa"/>
          </w:tcPr>
          <w:p w14:paraId="1C3A17EF" w14:textId="10EA6118" w:rsidR="0097058C" w:rsidRDefault="0097058C" w:rsidP="0097058C">
            <w:pPr>
              <w:spacing w:after="120"/>
              <w:jc w:val="both"/>
              <w:rPr>
                <w:lang w:val="en-US"/>
              </w:rPr>
            </w:pPr>
            <w:r>
              <w:rPr>
                <w:lang w:val="en-US"/>
              </w:rPr>
              <w:t>Table 1: Config A, C</w:t>
            </w:r>
            <w:r>
              <w:rPr>
                <w:lang w:val="en-US"/>
              </w:rPr>
              <w:br/>
              <w:t>Table 2: Config A, D</w:t>
            </w:r>
            <w:r>
              <w:rPr>
                <w:lang w:val="en-US"/>
              </w:rPr>
              <w:br/>
              <w:t>Table 3: Config B, C</w:t>
            </w:r>
            <w:r>
              <w:rPr>
                <w:lang w:val="en-US"/>
              </w:rPr>
              <w:br/>
              <w:t>Table 4: Config B, D</w:t>
            </w:r>
          </w:p>
        </w:tc>
        <w:tc>
          <w:tcPr>
            <w:tcW w:w="1926" w:type="dxa"/>
          </w:tcPr>
          <w:p w14:paraId="7BB4FF84" w14:textId="1A143269" w:rsidR="0097058C" w:rsidRDefault="0097058C" w:rsidP="0097058C">
            <w:pPr>
              <w:spacing w:after="120"/>
              <w:jc w:val="both"/>
              <w:rPr>
                <w:lang w:val="en-US"/>
              </w:rPr>
            </w:pPr>
            <w:r>
              <w:rPr>
                <w:lang w:val="en-US"/>
              </w:rPr>
              <w:t>Table 1: Config A, C</w:t>
            </w:r>
            <w:r>
              <w:rPr>
                <w:lang w:val="en-US"/>
              </w:rPr>
              <w:br/>
              <w:t>Table 2: Config A, D</w:t>
            </w:r>
            <w:r>
              <w:rPr>
                <w:lang w:val="en-US"/>
              </w:rPr>
              <w:br/>
              <w:t>Table 3: Config B, C</w:t>
            </w:r>
            <w:r>
              <w:rPr>
                <w:lang w:val="en-US"/>
              </w:rPr>
              <w:br/>
              <w:t>Table 4: Config B, D</w:t>
            </w:r>
          </w:p>
        </w:tc>
      </w:tr>
    </w:tbl>
    <w:p w14:paraId="7B007090" w14:textId="1048661D" w:rsidR="000A26A1" w:rsidRDefault="000A26A1" w:rsidP="00B51F7C">
      <w:pPr>
        <w:spacing w:after="120"/>
        <w:jc w:val="both"/>
        <w:rPr>
          <w:lang w:val="en-US"/>
        </w:rPr>
      </w:pPr>
    </w:p>
    <w:p w14:paraId="44822D1E" w14:textId="71B2CD47" w:rsidR="00BF479A" w:rsidRPr="0097058C" w:rsidRDefault="00BF479A" w:rsidP="00B51F7C">
      <w:pPr>
        <w:spacing w:after="120"/>
        <w:jc w:val="both"/>
        <w:rPr>
          <w:b/>
          <w:i/>
          <w:lang w:val="en-US"/>
        </w:rPr>
      </w:pPr>
      <w:r w:rsidRPr="0097058C">
        <w:rPr>
          <w:b/>
          <w:i/>
          <w:lang w:val="en-US"/>
        </w:rPr>
        <w:t xml:space="preserve">Proposal 4: The 16 PUCCH resource sets used before RRC connection setup are defined in the specifications according to </w:t>
      </w:r>
      <w:r w:rsidRPr="0097058C">
        <w:rPr>
          <w:b/>
          <w:i/>
          <w:lang w:val="en-US"/>
        </w:rPr>
        <w:fldChar w:fldCharType="begin"/>
      </w:r>
      <w:r w:rsidRPr="0097058C">
        <w:rPr>
          <w:b/>
          <w:i/>
          <w:lang w:val="en-US"/>
        </w:rPr>
        <w:instrText xml:space="preserve"> REF _Ref503270478 \h </w:instrText>
      </w:r>
      <w:r w:rsidR="0097058C" w:rsidRPr="0097058C">
        <w:rPr>
          <w:b/>
          <w:i/>
          <w:lang w:val="en-US"/>
        </w:rPr>
        <w:instrText xml:space="preserve"> \* MERGEFORMAT </w:instrText>
      </w:r>
      <w:r w:rsidRPr="0097058C">
        <w:rPr>
          <w:b/>
          <w:i/>
          <w:lang w:val="en-US"/>
        </w:rPr>
      </w:r>
      <w:r w:rsidRPr="0097058C">
        <w:rPr>
          <w:b/>
          <w:i/>
          <w:lang w:val="en-US"/>
        </w:rPr>
        <w:fldChar w:fldCharType="separate"/>
      </w:r>
      <w:r w:rsidR="008C4BC2" w:rsidRPr="0097058C">
        <w:rPr>
          <w:b/>
          <w:i/>
        </w:rPr>
        <w:t xml:space="preserve">Table </w:t>
      </w:r>
      <w:r w:rsidR="008C4BC2" w:rsidRPr="0097058C">
        <w:rPr>
          <w:b/>
          <w:i/>
          <w:noProof/>
        </w:rPr>
        <w:t>2</w:t>
      </w:r>
      <w:r w:rsidRPr="0097058C">
        <w:rPr>
          <w:b/>
          <w:i/>
          <w:lang w:val="en-US"/>
        </w:rPr>
        <w:fldChar w:fldCharType="end"/>
      </w:r>
      <w:r w:rsidRPr="0097058C">
        <w:rPr>
          <w:b/>
          <w:i/>
          <w:lang w:val="en-US"/>
        </w:rPr>
        <w:t>.</w:t>
      </w:r>
    </w:p>
    <w:p w14:paraId="18C23A8E" w14:textId="77777777" w:rsidR="00BF479A" w:rsidRDefault="00BF479A" w:rsidP="00B51F7C">
      <w:pPr>
        <w:spacing w:after="120"/>
        <w:jc w:val="both"/>
        <w:rPr>
          <w:lang w:val="en-US"/>
        </w:rPr>
      </w:pPr>
    </w:p>
    <w:p w14:paraId="1557D386" w14:textId="5BFC2228" w:rsidR="00BB1935" w:rsidRDefault="00BB1935" w:rsidP="00A20212">
      <w:pPr>
        <w:pStyle w:val="Heading2"/>
        <w:rPr>
          <w:lang w:val="en-US"/>
        </w:rPr>
      </w:pPr>
      <w:r>
        <w:rPr>
          <w:lang w:val="en-US"/>
        </w:rPr>
        <w:t>2.3</w:t>
      </w:r>
      <w:r>
        <w:rPr>
          <w:lang w:val="en-US"/>
        </w:rPr>
        <w:tab/>
        <w:t>Clarifications to the Specs</w:t>
      </w:r>
    </w:p>
    <w:p w14:paraId="72B72F85" w14:textId="2040F087" w:rsidR="00BB1935" w:rsidRDefault="00BB1935" w:rsidP="00953AB0">
      <w:pPr>
        <w:rPr>
          <w:lang w:val="en-US"/>
        </w:rPr>
      </w:pPr>
      <w:r>
        <w:rPr>
          <w:lang w:val="en-US"/>
        </w:rPr>
        <w:t>In 38.213</w:t>
      </w:r>
      <w:r w:rsidR="008C4BC2">
        <w:rPr>
          <w:lang w:val="en-US"/>
        </w:rPr>
        <w:t xml:space="preserve"> </w:t>
      </w:r>
      <w:r w:rsidR="008C4BC2">
        <w:rPr>
          <w:lang w:val="en-US"/>
        </w:rPr>
        <w:fldChar w:fldCharType="begin"/>
      </w:r>
      <w:r w:rsidR="008C4BC2">
        <w:rPr>
          <w:lang w:val="en-US"/>
        </w:rPr>
        <w:instrText xml:space="preserve"> REF _Ref503275480 \r \h </w:instrText>
      </w:r>
      <w:r w:rsidR="008C4BC2">
        <w:rPr>
          <w:lang w:val="en-US"/>
        </w:rPr>
      </w:r>
      <w:r w:rsidR="008C4BC2">
        <w:rPr>
          <w:lang w:val="en-US"/>
        </w:rPr>
        <w:fldChar w:fldCharType="separate"/>
      </w:r>
      <w:r w:rsidR="008C4BC2">
        <w:rPr>
          <w:lang w:val="en-US"/>
        </w:rPr>
        <w:t>[7]</w:t>
      </w:r>
      <w:r w:rsidR="008C4BC2">
        <w:rPr>
          <w:lang w:val="en-US"/>
        </w:rPr>
        <w:fldChar w:fldCharType="end"/>
      </w:r>
      <w:r w:rsidR="00286F3F">
        <w:rPr>
          <w:lang w:val="en-US"/>
        </w:rPr>
        <w:t xml:space="preserve"> section 9.2.5</w:t>
      </w:r>
      <w:r w:rsidR="008C4B1E">
        <w:rPr>
          <w:lang w:val="en-US"/>
        </w:rPr>
        <w:t>.2</w:t>
      </w:r>
      <w:r w:rsidR="00286F3F">
        <w:rPr>
          <w:lang w:val="en-US"/>
        </w:rPr>
        <w:t>, the UE procedure for selecting the PUCCH resource in case of multiplexing HARQ-ACK/SR and CSI is described. In case the HARQ-ACK resource is provided dynamic to the UE, the document says:</w:t>
      </w:r>
    </w:p>
    <w:p w14:paraId="489D05D6" w14:textId="72137C8E" w:rsidR="00286F3F" w:rsidRDefault="00286F3F" w:rsidP="00953AB0">
      <w:pPr>
        <w:jc w:val="both"/>
        <w:rPr>
          <w:lang w:val="en-US"/>
        </w:rPr>
      </w:pPr>
      <w:r>
        <w:rPr>
          <w:lang w:val="en-US"/>
        </w:rPr>
        <w:t>“</w:t>
      </w:r>
      <w:r w:rsidRPr="00286F3F">
        <w:rPr>
          <w:lang w:val="en-US"/>
        </w:rPr>
        <w:t xml:space="preserve">If a UE has periodic/semi-persistent CSI reports and HARQ-ACK/SR to transmit in a PUCCH and </w:t>
      </w:r>
      <w:r w:rsidRPr="00953AB0">
        <w:rPr>
          <w:highlight w:val="yellow"/>
          <w:lang w:val="en-US"/>
        </w:rPr>
        <w:t>the UE does not determine a PUCCH format 2 or 3 or 4 to transmit HARQ-ACK/SR</w:t>
      </w:r>
      <w:r w:rsidRPr="00286F3F">
        <w:rPr>
          <w:lang w:val="en-US"/>
        </w:rPr>
        <w:t xml:space="preserve"> and the UE is configured to transmit periodic/semi-persistent CSI report(s) in a PUCCH using PUCCH format 2 or PUCCH format 3 or PUCCH format 4, respectively</w:t>
      </w:r>
      <w:r>
        <w:rPr>
          <w:lang w:val="en-US"/>
        </w:rPr>
        <w:t xml:space="preserve"> …”</w:t>
      </w:r>
    </w:p>
    <w:p w14:paraId="709E568F" w14:textId="4BFBB730" w:rsidR="00286F3F" w:rsidRDefault="00286F3F" w:rsidP="00953AB0">
      <w:pPr>
        <w:jc w:val="both"/>
        <w:rPr>
          <w:lang w:eastAsia="zh-CN"/>
        </w:rPr>
      </w:pPr>
      <w:r>
        <w:rPr>
          <w:lang w:val="en-US"/>
        </w:rPr>
        <w:t>The sentence “</w:t>
      </w:r>
      <w:r w:rsidRPr="00B916EC">
        <w:rPr>
          <w:lang w:eastAsia="zh-CN"/>
        </w:rPr>
        <w:t>and the UE does not determine a</w:t>
      </w:r>
      <w:r w:rsidRPr="00B916EC">
        <w:rPr>
          <w:rFonts w:hint="eastAsia"/>
          <w:lang w:eastAsia="zh-CN"/>
        </w:rPr>
        <w:t xml:space="preserve"> PUCCH format </w:t>
      </w:r>
      <w:r w:rsidRPr="00B916EC">
        <w:rPr>
          <w:lang w:eastAsia="zh-CN"/>
        </w:rPr>
        <w:t>2</w:t>
      </w:r>
      <w:r w:rsidRPr="00B916EC">
        <w:rPr>
          <w:rFonts w:hint="eastAsia"/>
          <w:lang w:eastAsia="zh-CN"/>
        </w:rPr>
        <w:t xml:space="preserve"> or </w:t>
      </w:r>
      <w:r w:rsidRPr="00B916EC">
        <w:rPr>
          <w:lang w:eastAsia="zh-CN"/>
        </w:rPr>
        <w:t>3</w:t>
      </w:r>
      <w:r w:rsidRPr="00B916EC">
        <w:rPr>
          <w:rFonts w:hint="eastAsia"/>
          <w:lang w:eastAsia="zh-CN"/>
        </w:rPr>
        <w:t xml:space="preserve"> </w:t>
      </w:r>
      <w:r w:rsidRPr="00B916EC">
        <w:rPr>
          <w:lang w:eastAsia="zh-CN"/>
        </w:rPr>
        <w:t>or 4</w:t>
      </w:r>
      <w:r w:rsidRPr="00B916EC">
        <w:rPr>
          <w:rFonts w:hint="eastAsia"/>
          <w:lang w:eastAsia="zh-CN"/>
        </w:rPr>
        <w:t xml:space="preserve"> to transmit HARQ-ACK/SR</w:t>
      </w:r>
      <w:r>
        <w:rPr>
          <w:lang w:eastAsia="zh-CN"/>
        </w:rPr>
        <w:t xml:space="preserve">” is confusing as the UE is always able to determine the PUCCH resource for HARQ-ACK, </w:t>
      </w:r>
      <w:r w:rsidR="008C4B1E">
        <w:rPr>
          <w:lang w:eastAsia="zh-CN"/>
        </w:rPr>
        <w:t>either dynamic using the ARI field of the DCI scheduling PDSCH, or semi-statically, by higher layer parameter n1PUCCH-AN, in case the PDSCH corresponding to the HARQ-ACK doesn’t have an associated PDCCH. Hence, we propose to modify the text according to the following:</w:t>
      </w:r>
    </w:p>
    <w:p w14:paraId="41A9A794" w14:textId="763114A5" w:rsidR="008C4B1E" w:rsidRDefault="008C4B1E" w:rsidP="008C4B1E">
      <w:pPr>
        <w:rPr>
          <w:lang w:val="en-US" w:eastAsia="zh-CN"/>
        </w:rPr>
      </w:pPr>
      <w:r>
        <w:rPr>
          <w:lang w:eastAsia="zh-CN"/>
        </w:rPr>
        <w:t xml:space="preserve">“If a UE has periodic/semi-persistent CSI reports and HARQ-ACK/SR to transmit in a PUCCH and the </w:t>
      </w:r>
      <w:r w:rsidRPr="0097058C">
        <w:rPr>
          <w:color w:val="FF0000"/>
          <w:highlight w:val="cyan"/>
          <w:lang w:eastAsia="zh-CN"/>
        </w:rPr>
        <w:t>HARQ-ACK transmission is for a PDSCH without a corresponding PDCCH</w:t>
      </w:r>
      <w:r>
        <w:rPr>
          <w:lang w:eastAsia="zh-CN"/>
        </w:rPr>
        <w:t xml:space="preserve">, </w:t>
      </w:r>
      <w:r w:rsidRPr="0097058C">
        <w:rPr>
          <w:strike/>
          <w:color w:val="FF0000"/>
          <w:lang w:eastAsia="zh-CN"/>
        </w:rPr>
        <w:t>UE does not determine a PUCCH format 2 or 3 or 4 to transmit HARQ-ACK/SR</w:t>
      </w:r>
      <w:r>
        <w:rPr>
          <w:lang w:eastAsia="zh-CN"/>
        </w:rPr>
        <w:t xml:space="preserve"> and the UE is configured to transmit periodic/semi-persistent CSI report(s) in a PUCCH using PUCCH format 2 or PUCCH format 3 or PUCCH format 4, respectively …”</w:t>
      </w:r>
    </w:p>
    <w:p w14:paraId="4787FC01" w14:textId="03823DE9" w:rsidR="008C4B1E" w:rsidRDefault="008C4B1E" w:rsidP="00953AB0">
      <w:pPr>
        <w:jc w:val="both"/>
        <w:rPr>
          <w:lang w:val="en-US"/>
        </w:rPr>
      </w:pPr>
      <w:r>
        <w:rPr>
          <w:lang w:val="en-US"/>
        </w:rPr>
        <w:t>Furthermore, we propose modifying subsequent text in that section for the case of joint transmission of HARQ-ACK/SR and CSI, with dynamic HARQ-ACK resource allocation as follows:</w:t>
      </w:r>
    </w:p>
    <w:p w14:paraId="58FB9F79" w14:textId="47D4E79B" w:rsidR="008C4B1E" w:rsidRPr="00953AB0" w:rsidRDefault="008C4B1E" w:rsidP="00953AB0">
      <w:pPr>
        <w:jc w:val="both"/>
        <w:rPr>
          <w:i/>
          <w:iCs/>
          <w:lang w:val="en-US" w:eastAsia="ja-JP"/>
        </w:rPr>
      </w:pPr>
      <w:r>
        <w:rPr>
          <w:lang w:eastAsia="zh-CN"/>
        </w:rPr>
        <w:t xml:space="preserve">“If a UE has periodic/semi-persistent CSI reports to transmit in a PUCCH and the </w:t>
      </w:r>
      <w:r w:rsidRPr="0097058C">
        <w:rPr>
          <w:color w:val="FF0000"/>
          <w:highlight w:val="cyan"/>
          <w:lang w:eastAsia="zh-CN"/>
        </w:rPr>
        <w:t>HARQ-ACK transmission is for a PDSCH scheduled by a corresponding PDCCH</w:t>
      </w:r>
      <w:r>
        <w:rPr>
          <w:lang w:eastAsia="zh-CN"/>
        </w:rPr>
        <w:t xml:space="preserve">, and the </w:t>
      </w:r>
      <w:r w:rsidRPr="00953AB0">
        <w:rPr>
          <w:lang w:eastAsia="zh-CN"/>
        </w:rPr>
        <w:t>UE determines a PUCCH format 2 to transmit HARQ-ACK/SR</w:t>
      </w:r>
      <w:r>
        <w:rPr>
          <w:lang w:eastAsia="zh-CN"/>
        </w:rPr>
        <w:t xml:space="preserve"> and </w:t>
      </w:r>
      <w:r>
        <w:rPr>
          <w:i/>
          <w:iCs/>
          <w:lang w:eastAsia="zh-CN"/>
        </w:rPr>
        <w:t>PUCCH-F2-simultaneous-HARQ-ACK-CSI</w:t>
      </w:r>
      <w:r>
        <w:rPr>
          <w:i/>
          <w:iCs/>
          <w:lang w:eastAsia="ja-JP"/>
        </w:rPr>
        <w:t xml:space="preserve"> = TRUE”</w:t>
      </w:r>
    </w:p>
    <w:p w14:paraId="4821CE15" w14:textId="15F0652A" w:rsidR="008C4B1E" w:rsidRDefault="008C4B1E" w:rsidP="00953AB0">
      <w:pPr>
        <w:jc w:val="both"/>
        <w:rPr>
          <w:lang w:eastAsia="zh-CN"/>
        </w:rPr>
      </w:pPr>
      <w:r>
        <w:rPr>
          <w:lang w:eastAsia="zh-CN"/>
        </w:rPr>
        <w:t xml:space="preserve">“If a UE has </w:t>
      </w:r>
      <w:r w:rsidR="00640DB5" w:rsidRPr="00B916EC">
        <w:rPr>
          <w:position w:val="-10"/>
        </w:rPr>
        <w:object w:dxaOrig="460" w:dyaOrig="340" w14:anchorId="46BB2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pt" o:ole="">
            <v:imagedata r:id="rId12" o:title=""/>
          </v:shape>
          <o:OLEObject Type="Embed" ProgID="Equation.3" ShapeID="_x0000_i1025" DrawAspect="Content" ObjectID="_1577281846" r:id="rId13"/>
        </w:object>
      </w:r>
      <w:r>
        <w:t> </w:t>
      </w:r>
      <w:r>
        <w:rPr>
          <w:lang w:eastAsia="zh-CN"/>
        </w:rPr>
        <w:t>periodic/semi-persistent CSI reports to transmit in a PUCCH and the</w:t>
      </w:r>
      <w:r>
        <w:rPr>
          <w:highlight w:val="cyan"/>
          <w:lang w:eastAsia="zh-CN"/>
        </w:rPr>
        <w:t xml:space="preserve"> </w:t>
      </w:r>
      <w:r w:rsidRPr="0097058C">
        <w:rPr>
          <w:color w:val="FF0000"/>
          <w:highlight w:val="cyan"/>
          <w:lang w:eastAsia="zh-CN"/>
        </w:rPr>
        <w:t>HARQ-ACK transmission is for a PDSCH scheduled by a corresponding PDCCH</w:t>
      </w:r>
      <w:r>
        <w:rPr>
          <w:lang w:eastAsia="zh-CN"/>
        </w:rPr>
        <w:t>, and the </w:t>
      </w:r>
      <w:r w:rsidRPr="00953AB0">
        <w:rPr>
          <w:lang w:eastAsia="zh-CN"/>
        </w:rPr>
        <w:t>UE determines either a PUCCH format 3 or a PUCCH format 4 to transmit HARQ-ACK/SR,</w:t>
      </w:r>
      <w:r w:rsidRPr="008C4B1E">
        <w:rPr>
          <w:lang w:eastAsia="zh-CN"/>
        </w:rPr>
        <w:t xml:space="preserve"> </w:t>
      </w:r>
      <w:r>
        <w:rPr>
          <w:lang w:eastAsia="zh-CN"/>
        </w:rPr>
        <w:t xml:space="preserve">and </w:t>
      </w:r>
      <w:r>
        <w:rPr>
          <w:i/>
          <w:iCs/>
          <w:lang w:eastAsia="zh-CN"/>
        </w:rPr>
        <w:t>PUCCH-F3-simultaneous-HARQ-ACK-CSI</w:t>
      </w:r>
      <w:r>
        <w:rPr>
          <w:i/>
          <w:iCs/>
          <w:lang w:eastAsia="ja-JP"/>
        </w:rPr>
        <w:t xml:space="preserve"> = TRUE</w:t>
      </w:r>
      <w:r>
        <w:rPr>
          <w:lang w:eastAsia="ja-JP"/>
        </w:rPr>
        <w:t xml:space="preserve">, or </w:t>
      </w:r>
      <w:r>
        <w:rPr>
          <w:i/>
          <w:iCs/>
          <w:lang w:eastAsia="zh-CN"/>
        </w:rPr>
        <w:t>PUCCH-F4-simultaneous-HARQ-ACK-CSI</w:t>
      </w:r>
      <w:r>
        <w:rPr>
          <w:lang w:eastAsia="zh-CN"/>
        </w:rPr>
        <w:t xml:space="preserve"> </w:t>
      </w:r>
      <w:r>
        <w:rPr>
          <w:i/>
          <w:iCs/>
          <w:lang w:eastAsia="ja-JP"/>
        </w:rPr>
        <w:t>= TRUE</w:t>
      </w:r>
      <w:r>
        <w:rPr>
          <w:lang w:eastAsia="ja-JP"/>
        </w:rPr>
        <w:t>, respectively”</w:t>
      </w:r>
    </w:p>
    <w:p w14:paraId="368DD489" w14:textId="7C7E7189" w:rsidR="008C4B1E" w:rsidRPr="00953AB0" w:rsidRDefault="008C4B1E" w:rsidP="00953AB0">
      <w:pPr>
        <w:jc w:val="both"/>
        <w:rPr>
          <w:b/>
          <w:i/>
          <w:lang w:val="en-US"/>
        </w:rPr>
      </w:pPr>
      <w:r w:rsidRPr="00953AB0">
        <w:rPr>
          <w:b/>
          <w:i/>
          <w:lang w:val="en-US"/>
        </w:rPr>
        <w:lastRenderedPageBreak/>
        <w:t>Proposal 5: Modify the text in 38.213 section 9.2.5.2 as follows:</w:t>
      </w:r>
    </w:p>
    <w:p w14:paraId="1963B4E9" w14:textId="77777777" w:rsidR="008C4B1E" w:rsidRPr="00953AB0" w:rsidRDefault="008C4B1E" w:rsidP="008C4B1E">
      <w:pPr>
        <w:rPr>
          <w:b/>
          <w:lang w:val="en-US" w:eastAsia="zh-CN"/>
        </w:rPr>
      </w:pPr>
      <w:r w:rsidRPr="00953AB0">
        <w:rPr>
          <w:b/>
          <w:lang w:eastAsia="zh-CN"/>
        </w:rPr>
        <w:t xml:space="preserve">“If a UE has periodic/semi-persistent CSI reports and HARQ-ACK/SR to transmit in a PUCCH and the </w:t>
      </w:r>
      <w:r w:rsidRPr="0097058C">
        <w:rPr>
          <w:b/>
          <w:color w:val="FF0000"/>
          <w:highlight w:val="cyan"/>
          <w:lang w:eastAsia="zh-CN"/>
        </w:rPr>
        <w:t>HARQ-ACK transmission is for a PDSCH without a corresponding PDCCH</w:t>
      </w:r>
      <w:r w:rsidRPr="00953AB0">
        <w:rPr>
          <w:b/>
          <w:lang w:eastAsia="zh-CN"/>
        </w:rPr>
        <w:t xml:space="preserve">, </w:t>
      </w:r>
      <w:r w:rsidRPr="0097058C">
        <w:rPr>
          <w:b/>
          <w:strike/>
          <w:color w:val="FF0000"/>
          <w:lang w:eastAsia="zh-CN"/>
        </w:rPr>
        <w:t>UE does not determine a PUCCH format 2 or 3 or 4 to transmit HARQ-ACK/SR</w:t>
      </w:r>
      <w:r w:rsidRPr="00953AB0">
        <w:rPr>
          <w:b/>
          <w:lang w:eastAsia="zh-CN"/>
        </w:rPr>
        <w:t xml:space="preserve"> and the UE is configured to transmit periodic/semi-persistent CSI report(s) in a PUCCH using PUCCH format 2 or PUCCH format 3 or PUCCH format 4, respectively …”</w:t>
      </w:r>
    </w:p>
    <w:p w14:paraId="7A5A6395" w14:textId="77777777" w:rsidR="008C4B1E" w:rsidRPr="00953AB0" w:rsidRDefault="008C4B1E" w:rsidP="008C4B1E">
      <w:pPr>
        <w:jc w:val="both"/>
        <w:rPr>
          <w:b/>
          <w:i/>
          <w:iCs/>
          <w:lang w:val="en-US" w:eastAsia="ja-JP"/>
        </w:rPr>
      </w:pPr>
      <w:r w:rsidRPr="00953AB0">
        <w:rPr>
          <w:b/>
          <w:lang w:eastAsia="zh-CN"/>
        </w:rPr>
        <w:t xml:space="preserve">“If a UE has periodic/semi-persistent CSI reports to transmit in a PUCCH and the </w:t>
      </w:r>
      <w:r w:rsidRPr="0097058C">
        <w:rPr>
          <w:b/>
          <w:color w:val="FF0000"/>
          <w:highlight w:val="cyan"/>
          <w:lang w:eastAsia="zh-CN"/>
        </w:rPr>
        <w:t>HARQ-ACK transmission is for a PDSCH scheduled by a corresponding PDCCH</w:t>
      </w:r>
      <w:r w:rsidRPr="00953AB0">
        <w:rPr>
          <w:b/>
          <w:lang w:eastAsia="zh-CN"/>
        </w:rPr>
        <w:t xml:space="preserve">, and the UE determines a PUCCH format 2 to transmit HARQ-ACK/SR and </w:t>
      </w:r>
      <w:r w:rsidRPr="00953AB0">
        <w:rPr>
          <w:b/>
          <w:i/>
          <w:iCs/>
          <w:lang w:eastAsia="zh-CN"/>
        </w:rPr>
        <w:t>PUCCH-F2-simultaneous-HARQ-ACK-CSI</w:t>
      </w:r>
      <w:r w:rsidRPr="00953AB0">
        <w:rPr>
          <w:b/>
          <w:i/>
          <w:iCs/>
          <w:lang w:eastAsia="ja-JP"/>
        </w:rPr>
        <w:t xml:space="preserve"> = TRUE”</w:t>
      </w:r>
    </w:p>
    <w:p w14:paraId="78AB57B1" w14:textId="51083CFF" w:rsidR="008C4B1E" w:rsidRPr="00953AB0" w:rsidRDefault="008C4B1E" w:rsidP="008C4B1E">
      <w:pPr>
        <w:jc w:val="both"/>
        <w:rPr>
          <w:b/>
          <w:lang w:eastAsia="zh-CN"/>
        </w:rPr>
      </w:pPr>
      <w:r w:rsidRPr="00953AB0">
        <w:rPr>
          <w:b/>
          <w:lang w:eastAsia="zh-CN"/>
        </w:rPr>
        <w:t xml:space="preserve">“If a UE has </w:t>
      </w:r>
      <w:r w:rsidR="00640DB5" w:rsidRPr="00B916EC">
        <w:rPr>
          <w:position w:val="-10"/>
        </w:rPr>
        <w:object w:dxaOrig="460" w:dyaOrig="340" w14:anchorId="4265A8C4">
          <v:shape id="_x0000_i1026" type="#_x0000_t75" style="width:23.1pt;height:17pt" o:ole="">
            <v:imagedata r:id="rId12" o:title=""/>
          </v:shape>
          <o:OLEObject Type="Embed" ProgID="Equation.3" ShapeID="_x0000_i1026" DrawAspect="Content" ObjectID="_1577281847" r:id="rId14"/>
        </w:object>
      </w:r>
      <w:r w:rsidRPr="00953AB0">
        <w:rPr>
          <w:b/>
        </w:rPr>
        <w:t> </w:t>
      </w:r>
      <w:r w:rsidRPr="00953AB0">
        <w:rPr>
          <w:b/>
          <w:lang w:eastAsia="zh-CN"/>
        </w:rPr>
        <w:t>periodic/semi-persistent CSI reports to transmit in a PUCCH and the</w:t>
      </w:r>
      <w:r w:rsidRPr="0097058C">
        <w:rPr>
          <w:b/>
          <w:lang w:eastAsia="zh-CN"/>
        </w:rPr>
        <w:t xml:space="preserve"> </w:t>
      </w:r>
      <w:r w:rsidRPr="0097058C">
        <w:rPr>
          <w:b/>
          <w:color w:val="FF0000"/>
          <w:highlight w:val="cyan"/>
          <w:lang w:eastAsia="zh-CN"/>
        </w:rPr>
        <w:t>HARQ-ACK transmission is for a PDSCH scheduled by a corresponding PDCCH</w:t>
      </w:r>
      <w:r w:rsidRPr="00953AB0">
        <w:rPr>
          <w:b/>
          <w:lang w:eastAsia="zh-CN"/>
        </w:rPr>
        <w:t xml:space="preserve">, and the UE determines either a PUCCH format 3 or a PUCCH format 4 to transmit HARQ-ACK/SR, and </w:t>
      </w:r>
      <w:r w:rsidRPr="00953AB0">
        <w:rPr>
          <w:b/>
          <w:i/>
          <w:iCs/>
          <w:lang w:eastAsia="zh-CN"/>
        </w:rPr>
        <w:t>PUCCH-F3-simultaneous-HARQ-ACK-CSI</w:t>
      </w:r>
      <w:r w:rsidRPr="00953AB0">
        <w:rPr>
          <w:b/>
          <w:i/>
          <w:iCs/>
          <w:lang w:eastAsia="ja-JP"/>
        </w:rPr>
        <w:t xml:space="preserve"> = TRUE</w:t>
      </w:r>
      <w:r w:rsidRPr="00953AB0">
        <w:rPr>
          <w:b/>
          <w:lang w:eastAsia="ja-JP"/>
        </w:rPr>
        <w:t xml:space="preserve">, or </w:t>
      </w:r>
      <w:r w:rsidRPr="00953AB0">
        <w:rPr>
          <w:b/>
          <w:i/>
          <w:iCs/>
          <w:lang w:eastAsia="zh-CN"/>
        </w:rPr>
        <w:t>PUCCH-F4-simultaneous-HARQ-ACK-CSI</w:t>
      </w:r>
      <w:r w:rsidRPr="00953AB0">
        <w:rPr>
          <w:b/>
          <w:lang w:eastAsia="zh-CN"/>
        </w:rPr>
        <w:t xml:space="preserve"> </w:t>
      </w:r>
      <w:r w:rsidRPr="00953AB0">
        <w:rPr>
          <w:b/>
          <w:i/>
          <w:iCs/>
          <w:lang w:eastAsia="ja-JP"/>
        </w:rPr>
        <w:t>= TRUE</w:t>
      </w:r>
      <w:r w:rsidRPr="00953AB0">
        <w:rPr>
          <w:b/>
          <w:lang w:eastAsia="ja-JP"/>
        </w:rPr>
        <w:t>, respectively”</w:t>
      </w:r>
    </w:p>
    <w:p w14:paraId="05285B67" w14:textId="495CABA9" w:rsidR="008C4B1E" w:rsidRDefault="008C4B1E" w:rsidP="00953AB0">
      <w:pPr>
        <w:jc w:val="both"/>
        <w:rPr>
          <w:lang w:val="en-US"/>
        </w:rPr>
      </w:pPr>
      <w:r>
        <w:rPr>
          <w:lang w:val="en-US"/>
        </w:rPr>
        <w:t>In 38.213</w:t>
      </w:r>
      <w:r w:rsidR="008C4BC2">
        <w:rPr>
          <w:lang w:val="en-US"/>
        </w:rPr>
        <w:t xml:space="preserve"> </w:t>
      </w:r>
      <w:r w:rsidR="008C4BC2">
        <w:rPr>
          <w:lang w:val="en-US"/>
        </w:rPr>
        <w:fldChar w:fldCharType="begin"/>
      </w:r>
      <w:r w:rsidR="008C4BC2">
        <w:rPr>
          <w:lang w:val="en-US"/>
        </w:rPr>
        <w:instrText xml:space="preserve"> REF _Ref503275480 \r \h </w:instrText>
      </w:r>
      <w:r w:rsidR="008C4BC2">
        <w:rPr>
          <w:lang w:val="en-US"/>
        </w:rPr>
      </w:r>
      <w:r w:rsidR="008C4BC2">
        <w:rPr>
          <w:lang w:val="en-US"/>
        </w:rPr>
        <w:fldChar w:fldCharType="separate"/>
      </w:r>
      <w:r w:rsidR="008C4BC2">
        <w:rPr>
          <w:lang w:val="en-US"/>
        </w:rPr>
        <w:t>[7]</w:t>
      </w:r>
      <w:r w:rsidR="008C4BC2">
        <w:rPr>
          <w:lang w:val="en-US"/>
        </w:rPr>
        <w:fldChar w:fldCharType="end"/>
      </w:r>
      <w:r>
        <w:rPr>
          <w:lang w:val="en-US"/>
        </w:rPr>
        <w:t xml:space="preserve"> section 9.2.5.2, the UE procedure for selecting the PUCCH resource in case of multiplexing HARQ-ACK/SR and CSI is described for the case of periodic and semi-persistent CSI. </w:t>
      </w:r>
      <w:r w:rsidR="00640DB5">
        <w:rPr>
          <w:lang w:val="en-US"/>
        </w:rPr>
        <w:t>The case of aperiodic CSI is missing for that section, and needs to be added.</w:t>
      </w:r>
    </w:p>
    <w:p w14:paraId="117BA03F" w14:textId="51C9B4F4" w:rsidR="00640DB5" w:rsidRPr="00953AB0" w:rsidRDefault="00640DB5" w:rsidP="00953AB0">
      <w:pPr>
        <w:jc w:val="both"/>
        <w:rPr>
          <w:b/>
          <w:i/>
          <w:lang w:val="en-US"/>
        </w:rPr>
      </w:pPr>
      <w:r w:rsidRPr="00953AB0">
        <w:rPr>
          <w:b/>
          <w:i/>
          <w:lang w:val="en-US"/>
        </w:rPr>
        <w:t>Proposal 6: Update 38.213 section 9.2.5.2 to include the case of HARQ-ACK/SR and aperiodic CSI.</w:t>
      </w:r>
    </w:p>
    <w:p w14:paraId="48E1CB58" w14:textId="4A0BBBAB" w:rsidR="0034111C" w:rsidRPr="005F365F" w:rsidRDefault="00AB16D3" w:rsidP="00AD0A94">
      <w:pPr>
        <w:pStyle w:val="Heading1"/>
        <w:ind w:left="0" w:firstLine="0"/>
        <w:rPr>
          <w:color w:val="000000"/>
          <w:lang w:val="en-US"/>
        </w:rPr>
      </w:pPr>
      <w:r w:rsidRPr="005F365F">
        <w:rPr>
          <w:color w:val="000000"/>
          <w:lang w:val="en-US"/>
        </w:rPr>
        <w:t>3</w:t>
      </w:r>
      <w:r w:rsidR="00AD0A94" w:rsidRPr="005F365F">
        <w:rPr>
          <w:color w:val="000000"/>
          <w:lang w:val="en-US"/>
        </w:rPr>
        <w:t>.</w:t>
      </w:r>
      <w:r w:rsidR="0034111C" w:rsidRPr="005F365F">
        <w:rPr>
          <w:color w:val="000000"/>
          <w:lang w:val="en-US"/>
        </w:rPr>
        <w:tab/>
      </w:r>
      <w:r w:rsidR="00EE7FA7" w:rsidRPr="005F365F">
        <w:rPr>
          <w:color w:val="000000"/>
          <w:lang w:val="en-US"/>
        </w:rPr>
        <w:t>Conclusion</w:t>
      </w:r>
      <w:r w:rsidR="00DB39D4" w:rsidRPr="005F365F">
        <w:rPr>
          <w:color w:val="000000"/>
          <w:lang w:val="en-US"/>
        </w:rPr>
        <w:t>s</w:t>
      </w:r>
    </w:p>
    <w:p w14:paraId="35CB5290" w14:textId="2ABC885D" w:rsidR="00B9048C" w:rsidRDefault="00B9048C" w:rsidP="00B9048C">
      <w:pPr>
        <w:spacing w:after="120"/>
        <w:jc w:val="both"/>
        <w:rPr>
          <w:bCs/>
          <w:lang w:val="en-US"/>
        </w:rPr>
      </w:pPr>
      <w:r w:rsidRPr="005F365F">
        <w:rPr>
          <w:lang w:val="en-US"/>
        </w:rPr>
        <w:t xml:space="preserve">In this contribution, we have discussed </w:t>
      </w:r>
      <w:r w:rsidR="00640DB5">
        <w:rPr>
          <w:lang w:val="en-US"/>
        </w:rPr>
        <w:t xml:space="preserve">the remaining </w:t>
      </w:r>
      <w:r w:rsidRPr="005F365F">
        <w:rPr>
          <w:lang w:val="en-US"/>
        </w:rPr>
        <w:t>open items related to PUCCH resource allocation in the NR</w:t>
      </w:r>
      <w:r w:rsidRPr="005F365F">
        <w:rPr>
          <w:bCs/>
          <w:lang w:val="en-US"/>
        </w:rPr>
        <w:t>. Based on the discussion, we make the following proposals:</w:t>
      </w:r>
    </w:p>
    <w:p w14:paraId="4D550221" w14:textId="77777777" w:rsidR="00640DB5" w:rsidRPr="00953AB0" w:rsidRDefault="00640DB5" w:rsidP="00640DB5">
      <w:pPr>
        <w:spacing w:after="120"/>
        <w:jc w:val="both"/>
        <w:rPr>
          <w:b/>
          <w:i/>
          <w:lang w:val="en-US" w:eastAsia="x-none"/>
        </w:rPr>
      </w:pPr>
      <w:r w:rsidRPr="00953AB0">
        <w:rPr>
          <w:b/>
          <w:i/>
          <w:lang w:val="en-US" w:eastAsia="x-none"/>
        </w:rPr>
        <w:t>Proposal 1: Increase the ARI field in the DCI to 3-bits, with no need for a mapping function to select the PUCCH resource within the PUCCH resource set.</w:t>
      </w:r>
    </w:p>
    <w:p w14:paraId="0D37651B" w14:textId="77777777" w:rsidR="00640DB5" w:rsidRPr="00A30D50" w:rsidRDefault="00640DB5" w:rsidP="00640DB5">
      <w:pPr>
        <w:spacing w:after="120"/>
        <w:jc w:val="both"/>
        <w:rPr>
          <w:b/>
          <w:i/>
          <w:lang w:val="en-US"/>
        </w:rPr>
      </w:pPr>
      <w:r w:rsidRPr="00A30D50">
        <w:rPr>
          <w:b/>
          <w:i/>
          <w:lang w:val="en-US"/>
        </w:rPr>
        <w:t>Proposal 2: The 4-bit parameter in the RMSI selects a PUCCH resource set. The DCI sent on PDCCH for the scheduling the PDSCH before RRC connection setup, together with any mapping function, if defined, is used to select the PUCCH resource for HARQ-ACK within the PUCCH resource set.</w:t>
      </w:r>
    </w:p>
    <w:p w14:paraId="0CAABCCD" w14:textId="5FB65A4B" w:rsidR="00640DB5" w:rsidRPr="00953AB0" w:rsidRDefault="00640DB5" w:rsidP="00640DB5">
      <w:pPr>
        <w:spacing w:after="120"/>
        <w:jc w:val="both"/>
        <w:rPr>
          <w:b/>
          <w:i/>
          <w:lang w:val="en-US"/>
        </w:rPr>
      </w:pPr>
      <w:r w:rsidRPr="00953AB0">
        <w:rPr>
          <w:b/>
          <w:i/>
          <w:lang w:val="en-US"/>
        </w:rPr>
        <w:t>Propo</w:t>
      </w:r>
      <w:r w:rsidR="00C93B6E">
        <w:rPr>
          <w:b/>
          <w:i/>
          <w:lang w:val="en-US"/>
        </w:rPr>
        <w:t>sal 3: The 4-bits of the RMSI are</w:t>
      </w:r>
      <w:r w:rsidRPr="00953AB0">
        <w:rPr>
          <w:b/>
          <w:i/>
          <w:lang w:val="en-US"/>
        </w:rPr>
        <w:t xml:space="preserve"> used to select one of 16 PUCCH resource sets defined in the specifications. There are 4 PUCCH resource sets for PUCCH format 0, with 1 symbol. There are 4 PUCCH resource sets for PUCCH format 0 with 2 symbols. There are 4 PUCCH resource sets for PUCCH format 1 with</w:t>
      </w:r>
      <w:r w:rsidR="0097058C">
        <w:rPr>
          <w:b/>
          <w:i/>
          <w:lang w:val="en-US"/>
        </w:rPr>
        <w:t xml:space="preserve"> 8 or</w:t>
      </w:r>
      <w:r w:rsidRPr="00953AB0">
        <w:rPr>
          <w:b/>
          <w:i/>
          <w:lang w:val="en-US"/>
        </w:rPr>
        <w:t xml:space="preserve"> 10 symbols. There are 4 PUCCH resource sets for PUCCH format 1 with</w:t>
      </w:r>
      <w:r w:rsidR="0097058C">
        <w:rPr>
          <w:b/>
          <w:i/>
          <w:lang w:val="en-US"/>
        </w:rPr>
        <w:t xml:space="preserve"> 12 or</w:t>
      </w:r>
      <w:r w:rsidRPr="00953AB0">
        <w:rPr>
          <w:b/>
          <w:i/>
          <w:lang w:val="en-US"/>
        </w:rPr>
        <w:t xml:space="preserve"> 14 symbols.</w:t>
      </w:r>
    </w:p>
    <w:p w14:paraId="2D87C467" w14:textId="737A1B6B" w:rsidR="00640DB5" w:rsidRPr="0097058C" w:rsidRDefault="00640DB5" w:rsidP="00640DB5">
      <w:pPr>
        <w:spacing w:after="120"/>
        <w:jc w:val="both"/>
        <w:rPr>
          <w:b/>
          <w:i/>
          <w:lang w:val="en-US"/>
        </w:rPr>
      </w:pPr>
      <w:r w:rsidRPr="0097058C">
        <w:rPr>
          <w:b/>
          <w:i/>
          <w:lang w:val="en-US"/>
        </w:rPr>
        <w:t xml:space="preserve">Proposal 4: The 16 PUCCH resource sets used before RRC connection setup are defined in the specifications according to </w:t>
      </w:r>
      <w:r w:rsidRPr="0097058C">
        <w:rPr>
          <w:b/>
          <w:i/>
          <w:lang w:val="en-US"/>
        </w:rPr>
        <w:fldChar w:fldCharType="begin"/>
      </w:r>
      <w:r w:rsidRPr="0097058C">
        <w:rPr>
          <w:b/>
          <w:i/>
          <w:lang w:val="en-US"/>
        </w:rPr>
        <w:instrText xml:space="preserve"> REF _Ref503270478 \h </w:instrText>
      </w:r>
      <w:r w:rsidR="0097058C" w:rsidRPr="0097058C">
        <w:rPr>
          <w:b/>
          <w:i/>
          <w:lang w:val="en-US"/>
        </w:rPr>
        <w:instrText xml:space="preserve"> \* MERGEFORMAT </w:instrText>
      </w:r>
      <w:r w:rsidRPr="0097058C">
        <w:rPr>
          <w:b/>
          <w:i/>
          <w:lang w:val="en-US"/>
        </w:rPr>
      </w:r>
      <w:r w:rsidRPr="0097058C">
        <w:rPr>
          <w:b/>
          <w:i/>
          <w:lang w:val="en-US"/>
        </w:rPr>
        <w:fldChar w:fldCharType="separate"/>
      </w:r>
      <w:r w:rsidR="008C4BC2" w:rsidRPr="0097058C">
        <w:rPr>
          <w:b/>
          <w:i/>
        </w:rPr>
        <w:t xml:space="preserve">Table </w:t>
      </w:r>
      <w:r w:rsidR="008C4BC2" w:rsidRPr="0097058C">
        <w:rPr>
          <w:b/>
          <w:i/>
          <w:noProof/>
        </w:rPr>
        <w:t>2</w:t>
      </w:r>
      <w:r w:rsidRPr="0097058C">
        <w:rPr>
          <w:b/>
          <w:i/>
          <w:lang w:val="en-US"/>
        </w:rPr>
        <w:fldChar w:fldCharType="end"/>
      </w:r>
      <w:r w:rsidRPr="0097058C">
        <w:rPr>
          <w:b/>
          <w:i/>
          <w:lang w:val="en-US"/>
        </w:rPr>
        <w:t>.</w:t>
      </w:r>
    </w:p>
    <w:p w14:paraId="592A2146" w14:textId="77777777" w:rsidR="00640DB5" w:rsidRPr="00953AB0" w:rsidRDefault="00640DB5" w:rsidP="00640DB5">
      <w:pPr>
        <w:jc w:val="both"/>
        <w:rPr>
          <w:b/>
          <w:i/>
          <w:lang w:val="en-US"/>
        </w:rPr>
      </w:pPr>
      <w:r w:rsidRPr="00A30D50">
        <w:rPr>
          <w:b/>
          <w:lang w:val="en-US"/>
        </w:rPr>
        <w:t xml:space="preserve">Proposal 5: </w:t>
      </w:r>
      <w:r w:rsidRPr="00953AB0">
        <w:rPr>
          <w:b/>
          <w:i/>
          <w:lang w:val="en-US"/>
        </w:rPr>
        <w:t>Modify the text in 38.213 section 9.2.5.2 as follows:</w:t>
      </w:r>
    </w:p>
    <w:p w14:paraId="404B5CE3" w14:textId="77777777" w:rsidR="00640DB5" w:rsidRPr="00A30D50" w:rsidRDefault="00640DB5" w:rsidP="00640DB5">
      <w:pPr>
        <w:rPr>
          <w:b/>
          <w:lang w:val="en-US" w:eastAsia="zh-CN"/>
        </w:rPr>
      </w:pPr>
      <w:r w:rsidRPr="00A30D50">
        <w:rPr>
          <w:b/>
          <w:lang w:eastAsia="zh-CN"/>
        </w:rPr>
        <w:t xml:space="preserve">“If a UE has periodic/semi-persistent CSI reports and HARQ-ACK/SR to transmit in a PUCCH and the </w:t>
      </w:r>
      <w:r w:rsidRPr="0097058C">
        <w:rPr>
          <w:b/>
          <w:color w:val="FF0000"/>
          <w:highlight w:val="cyan"/>
          <w:lang w:eastAsia="zh-CN"/>
        </w:rPr>
        <w:t>HARQ-ACK transmission is for a PDSCH without a corresponding PDCCH</w:t>
      </w:r>
      <w:r w:rsidRPr="00A30D50">
        <w:rPr>
          <w:b/>
          <w:lang w:eastAsia="zh-CN"/>
        </w:rPr>
        <w:t xml:space="preserve">, </w:t>
      </w:r>
      <w:r w:rsidRPr="0097058C">
        <w:rPr>
          <w:b/>
          <w:strike/>
          <w:color w:val="FF0000"/>
          <w:lang w:eastAsia="zh-CN"/>
        </w:rPr>
        <w:t>UE does not determine a PUCCH format 2 or 3 or 4 to transmit HARQ-ACK/SR</w:t>
      </w:r>
      <w:r w:rsidRPr="00A30D50">
        <w:rPr>
          <w:b/>
          <w:lang w:eastAsia="zh-CN"/>
        </w:rPr>
        <w:t xml:space="preserve"> and the UE is configured to transmit periodic/semi-persistent CSI report(s) in a PUCCH using PUCCH format 2 or PUCCH format 3 or PUCCH format 4, respectively …”</w:t>
      </w:r>
    </w:p>
    <w:p w14:paraId="26373DDE" w14:textId="77777777" w:rsidR="00640DB5" w:rsidRPr="00A30D50" w:rsidRDefault="00640DB5" w:rsidP="00640DB5">
      <w:pPr>
        <w:jc w:val="both"/>
        <w:rPr>
          <w:b/>
          <w:i/>
          <w:iCs/>
          <w:lang w:val="en-US" w:eastAsia="ja-JP"/>
        </w:rPr>
      </w:pPr>
      <w:r w:rsidRPr="00A30D50">
        <w:rPr>
          <w:b/>
          <w:lang w:eastAsia="zh-CN"/>
        </w:rPr>
        <w:t xml:space="preserve">“If a UE has periodic/semi-persistent CSI reports to transmit in a PUCCH and the </w:t>
      </w:r>
      <w:r w:rsidRPr="0097058C">
        <w:rPr>
          <w:b/>
          <w:color w:val="FF0000"/>
          <w:highlight w:val="cyan"/>
          <w:lang w:eastAsia="zh-CN"/>
        </w:rPr>
        <w:t>HARQ-ACK transmission is for a PDSCH scheduled by a corresponding PDCCH</w:t>
      </w:r>
      <w:r w:rsidRPr="00A30D50">
        <w:rPr>
          <w:b/>
          <w:lang w:eastAsia="zh-CN"/>
        </w:rPr>
        <w:t xml:space="preserve">, and the UE determines a PUCCH format 2 to transmit HARQ-ACK/SR and </w:t>
      </w:r>
      <w:r w:rsidRPr="00A30D50">
        <w:rPr>
          <w:b/>
          <w:i/>
          <w:iCs/>
          <w:lang w:eastAsia="zh-CN"/>
        </w:rPr>
        <w:t>PUCCH-F2-simultaneous-HARQ-ACK-CSI</w:t>
      </w:r>
      <w:r w:rsidRPr="00A30D50">
        <w:rPr>
          <w:b/>
          <w:i/>
          <w:iCs/>
          <w:lang w:eastAsia="ja-JP"/>
        </w:rPr>
        <w:t xml:space="preserve"> = TRUE”</w:t>
      </w:r>
    </w:p>
    <w:p w14:paraId="304D397A" w14:textId="77777777" w:rsidR="00640DB5" w:rsidRPr="00A30D50" w:rsidRDefault="00640DB5" w:rsidP="00640DB5">
      <w:pPr>
        <w:jc w:val="both"/>
        <w:rPr>
          <w:b/>
          <w:lang w:eastAsia="zh-CN"/>
        </w:rPr>
      </w:pPr>
      <w:r w:rsidRPr="00A30D50">
        <w:rPr>
          <w:b/>
          <w:lang w:eastAsia="zh-CN"/>
        </w:rPr>
        <w:t xml:space="preserve">“If a UE has </w:t>
      </w:r>
      <w:r w:rsidRPr="00B916EC">
        <w:rPr>
          <w:position w:val="-10"/>
        </w:rPr>
        <w:object w:dxaOrig="460" w:dyaOrig="340" w14:anchorId="42F20156">
          <v:shape id="_x0000_i1027" type="#_x0000_t75" style="width:23.1pt;height:17pt" o:ole="">
            <v:imagedata r:id="rId12" o:title=""/>
          </v:shape>
          <o:OLEObject Type="Embed" ProgID="Equation.3" ShapeID="_x0000_i1027" DrawAspect="Content" ObjectID="_1577281848" r:id="rId15"/>
        </w:object>
      </w:r>
      <w:r w:rsidRPr="00A30D50">
        <w:rPr>
          <w:b/>
        </w:rPr>
        <w:t> </w:t>
      </w:r>
      <w:r w:rsidRPr="00A30D50">
        <w:rPr>
          <w:b/>
          <w:lang w:eastAsia="zh-CN"/>
        </w:rPr>
        <w:t>periodic/semi-persistent CSI reports to transmit in a PUCCH and the</w:t>
      </w:r>
      <w:r w:rsidRPr="0097058C">
        <w:rPr>
          <w:b/>
          <w:lang w:eastAsia="zh-CN"/>
        </w:rPr>
        <w:t xml:space="preserve"> </w:t>
      </w:r>
      <w:r w:rsidRPr="0097058C">
        <w:rPr>
          <w:b/>
          <w:color w:val="FF0000"/>
          <w:highlight w:val="cyan"/>
          <w:lang w:eastAsia="zh-CN"/>
        </w:rPr>
        <w:t>HARQ-ACK transmission is for a PDSCH scheduled by a corresponding PDCCH</w:t>
      </w:r>
      <w:r w:rsidRPr="00A30D50">
        <w:rPr>
          <w:b/>
          <w:lang w:eastAsia="zh-CN"/>
        </w:rPr>
        <w:t xml:space="preserve">, and the UE determines either a PUCCH format 3 or a PUCCH format 4 to transmit HARQ-ACK/SR, and </w:t>
      </w:r>
      <w:r w:rsidRPr="00A30D50">
        <w:rPr>
          <w:b/>
          <w:i/>
          <w:iCs/>
          <w:lang w:eastAsia="zh-CN"/>
        </w:rPr>
        <w:t>PUCCH-F3-simultaneous-HARQ-ACK-CSI</w:t>
      </w:r>
      <w:r w:rsidRPr="00A30D50">
        <w:rPr>
          <w:b/>
          <w:i/>
          <w:iCs/>
          <w:lang w:eastAsia="ja-JP"/>
        </w:rPr>
        <w:t xml:space="preserve"> = TRUE</w:t>
      </w:r>
      <w:r w:rsidRPr="00A30D50">
        <w:rPr>
          <w:b/>
          <w:lang w:eastAsia="ja-JP"/>
        </w:rPr>
        <w:t xml:space="preserve">, or </w:t>
      </w:r>
      <w:r w:rsidRPr="00A30D50">
        <w:rPr>
          <w:b/>
          <w:i/>
          <w:iCs/>
          <w:lang w:eastAsia="zh-CN"/>
        </w:rPr>
        <w:t>PUCCH-F4-simultaneous-HARQ-ACK-CSI</w:t>
      </w:r>
      <w:r w:rsidRPr="00A30D50">
        <w:rPr>
          <w:b/>
          <w:lang w:eastAsia="zh-CN"/>
        </w:rPr>
        <w:t xml:space="preserve"> </w:t>
      </w:r>
      <w:r w:rsidRPr="00A30D50">
        <w:rPr>
          <w:b/>
          <w:i/>
          <w:iCs/>
          <w:lang w:eastAsia="ja-JP"/>
        </w:rPr>
        <w:t>= TRUE</w:t>
      </w:r>
      <w:r w:rsidRPr="00A30D50">
        <w:rPr>
          <w:b/>
          <w:lang w:eastAsia="ja-JP"/>
        </w:rPr>
        <w:t>, respectively”</w:t>
      </w:r>
    </w:p>
    <w:p w14:paraId="0A1C9D78" w14:textId="77777777" w:rsidR="00640DB5" w:rsidRPr="00A30D50" w:rsidRDefault="00640DB5" w:rsidP="00640DB5">
      <w:pPr>
        <w:jc w:val="both"/>
        <w:rPr>
          <w:b/>
          <w:i/>
          <w:lang w:val="en-US"/>
        </w:rPr>
      </w:pPr>
      <w:r w:rsidRPr="00A30D50">
        <w:rPr>
          <w:b/>
          <w:i/>
          <w:lang w:val="en-US"/>
        </w:rPr>
        <w:t>Proposal 6: Update 38.213 section 9.2.5.2 to include the case of HARQ-ACK/SR and aperiodic CSI.</w:t>
      </w:r>
    </w:p>
    <w:p w14:paraId="714F1F77" w14:textId="03770B8D" w:rsidR="00640DB5" w:rsidRDefault="00640DB5" w:rsidP="00B9048C">
      <w:pPr>
        <w:spacing w:after="120"/>
        <w:jc w:val="both"/>
        <w:rPr>
          <w:bCs/>
          <w:lang w:val="en-US"/>
        </w:rPr>
      </w:pPr>
    </w:p>
    <w:p w14:paraId="48E1CB64" w14:textId="2870719B" w:rsidR="0034111C" w:rsidRPr="005F365F" w:rsidRDefault="0034111C">
      <w:pPr>
        <w:pStyle w:val="Heading1"/>
        <w:rPr>
          <w:lang w:val="en-US"/>
        </w:rPr>
      </w:pPr>
      <w:r w:rsidRPr="005F365F">
        <w:rPr>
          <w:lang w:val="en-US"/>
        </w:rPr>
        <w:lastRenderedPageBreak/>
        <w:t>References</w:t>
      </w:r>
      <w:r w:rsidR="00A2459D" w:rsidRPr="005F365F">
        <w:rPr>
          <w:lang w:val="en-US"/>
        </w:rPr>
        <w:t xml:space="preserve"> </w:t>
      </w:r>
    </w:p>
    <w:p w14:paraId="7ECC3917" w14:textId="7034B96D" w:rsidR="00AC319F" w:rsidRDefault="00AC319F" w:rsidP="00B06DD1">
      <w:pPr>
        <w:numPr>
          <w:ilvl w:val="0"/>
          <w:numId w:val="1"/>
        </w:numPr>
        <w:rPr>
          <w:szCs w:val="18"/>
          <w:lang w:val="en-US"/>
        </w:rPr>
      </w:pPr>
      <w:bookmarkStart w:id="5" w:name="_Ref503257416"/>
      <w:bookmarkStart w:id="6" w:name="_Ref498612676"/>
      <w:r>
        <w:rPr>
          <w:szCs w:val="18"/>
          <w:lang w:val="en-US"/>
        </w:rPr>
        <w:t>RAN1 Chairman’s Note, 3GPP TSG RAN WG1 Meeting #91, 3GPP.</w:t>
      </w:r>
      <w:bookmarkEnd w:id="5"/>
    </w:p>
    <w:p w14:paraId="20DFA55A" w14:textId="49FD14EB" w:rsidR="00EB09BF" w:rsidRDefault="00EB09BF">
      <w:pPr>
        <w:numPr>
          <w:ilvl w:val="0"/>
          <w:numId w:val="1"/>
        </w:numPr>
        <w:rPr>
          <w:lang w:val="en-US"/>
        </w:rPr>
      </w:pPr>
      <w:bookmarkStart w:id="7" w:name="_Ref498434707"/>
      <w:bookmarkEnd w:id="6"/>
      <w:r>
        <w:rPr>
          <w:lang w:val="en-US"/>
        </w:rPr>
        <w:t>RAN1 Chairman’s Notes, 3GPP TSG RAN WG1 Meeting #90-bis, 3GPP.</w:t>
      </w:r>
      <w:bookmarkEnd w:id="7"/>
    </w:p>
    <w:p w14:paraId="02C2F3FD" w14:textId="057A94BD" w:rsidR="00D8265B" w:rsidRDefault="00D8265B">
      <w:pPr>
        <w:numPr>
          <w:ilvl w:val="0"/>
          <w:numId w:val="1"/>
        </w:numPr>
        <w:rPr>
          <w:lang w:val="en-US"/>
        </w:rPr>
      </w:pPr>
      <w:bookmarkStart w:id="8" w:name="_Ref494639601"/>
      <w:bookmarkStart w:id="9" w:name="_Ref492371578"/>
      <w:r>
        <w:rPr>
          <w:lang w:val="en-US"/>
        </w:rPr>
        <w:t>RAN1 Chairman’s Note, 3GPP TSG RAN WG1 Meeting #NR-AH3, 3GPP.</w:t>
      </w:r>
      <w:bookmarkEnd w:id="8"/>
    </w:p>
    <w:p w14:paraId="5E932EAB" w14:textId="0CED32CF" w:rsidR="005F365F" w:rsidRPr="005F365F" w:rsidRDefault="005F365F">
      <w:pPr>
        <w:numPr>
          <w:ilvl w:val="0"/>
          <w:numId w:val="1"/>
        </w:numPr>
        <w:rPr>
          <w:lang w:val="en-US"/>
        </w:rPr>
      </w:pPr>
      <w:bookmarkStart w:id="10" w:name="_Ref494639617"/>
      <w:r>
        <w:rPr>
          <w:lang w:val="en-US"/>
        </w:rPr>
        <w:t>RAN1 Chairman’s Note, 3GPP TSG RAN WG1 Meeting #90, 3GPP</w:t>
      </w:r>
      <w:bookmarkEnd w:id="9"/>
      <w:bookmarkEnd w:id="10"/>
    </w:p>
    <w:p w14:paraId="16CFCD6E" w14:textId="2B5F4541" w:rsidR="002A678C" w:rsidRPr="005F365F" w:rsidRDefault="002A678C">
      <w:pPr>
        <w:numPr>
          <w:ilvl w:val="0"/>
          <w:numId w:val="1"/>
        </w:numPr>
        <w:rPr>
          <w:lang w:val="en-US"/>
        </w:rPr>
      </w:pPr>
      <w:bookmarkStart w:id="11" w:name="_Ref490148265"/>
      <w:r w:rsidRPr="005F365F">
        <w:rPr>
          <w:lang w:val="en-US"/>
        </w:rPr>
        <w:t>RAN1 Chairman’s Notes, 3GPP TSG RAN WG1 Meeting #NR-AH2, 3GPP.</w:t>
      </w:r>
      <w:bookmarkEnd w:id="11"/>
    </w:p>
    <w:p w14:paraId="350A6CFE" w14:textId="646E9864" w:rsidR="00235AA6" w:rsidRDefault="00235AA6" w:rsidP="00F62633">
      <w:pPr>
        <w:numPr>
          <w:ilvl w:val="0"/>
          <w:numId w:val="1"/>
        </w:numPr>
        <w:rPr>
          <w:szCs w:val="18"/>
          <w:lang w:val="en-US"/>
        </w:rPr>
      </w:pPr>
      <w:bookmarkStart w:id="12" w:name="_Ref494639724"/>
      <w:r>
        <w:rPr>
          <w:szCs w:val="18"/>
          <w:lang w:val="en-US"/>
        </w:rPr>
        <w:t>RAN1 Chairman’s Notes, 3GPP TSG RAN WG1 Meeting #NR-AH1, 3GPP.</w:t>
      </w:r>
      <w:bookmarkEnd w:id="12"/>
    </w:p>
    <w:p w14:paraId="01D9172A" w14:textId="5392BF61" w:rsidR="008C4BC2" w:rsidRDefault="008C4BC2" w:rsidP="008C4BC2">
      <w:pPr>
        <w:numPr>
          <w:ilvl w:val="0"/>
          <w:numId w:val="1"/>
        </w:numPr>
        <w:rPr>
          <w:szCs w:val="18"/>
          <w:lang w:val="en-US"/>
        </w:rPr>
      </w:pPr>
      <w:bookmarkStart w:id="13" w:name="_Ref503275480"/>
      <w:r>
        <w:rPr>
          <w:szCs w:val="18"/>
          <w:lang w:val="en-US"/>
        </w:rPr>
        <w:t>TS 38.213 “</w:t>
      </w:r>
      <w:r w:rsidRPr="008C4BC2">
        <w:rPr>
          <w:szCs w:val="18"/>
          <w:lang w:val="en-US"/>
        </w:rPr>
        <w:t>Physical layer procedures for control</w:t>
      </w:r>
      <w:r>
        <w:rPr>
          <w:szCs w:val="18"/>
          <w:lang w:val="en-US"/>
        </w:rPr>
        <w:t>”, V15.0.0, December 2017.</w:t>
      </w:r>
      <w:bookmarkEnd w:id="13"/>
    </w:p>
    <w:p w14:paraId="6721E24C" w14:textId="77777777" w:rsidR="00AD0A94" w:rsidRPr="005F365F" w:rsidRDefault="00AD0A94" w:rsidP="00A20212">
      <w:pPr>
        <w:rPr>
          <w:sz w:val="18"/>
          <w:lang w:val="en-US"/>
        </w:rPr>
      </w:pPr>
    </w:p>
    <w:p w14:paraId="6385D833" w14:textId="295643C8" w:rsidR="00AB16D3" w:rsidRDefault="00D8265B" w:rsidP="004D2A72">
      <w:pPr>
        <w:pStyle w:val="Heading1"/>
        <w:rPr>
          <w:lang w:val="en-US"/>
        </w:rPr>
      </w:pPr>
      <w:r>
        <w:rPr>
          <w:lang w:val="en-US"/>
        </w:rPr>
        <w:t>Appendix: Previous Meetings Agreements</w:t>
      </w:r>
    </w:p>
    <w:p w14:paraId="0839D05A" w14:textId="7DE30C0C" w:rsidR="00D8265B" w:rsidRDefault="00D8265B" w:rsidP="00D8265B">
      <w:pPr>
        <w:spacing w:after="120"/>
        <w:jc w:val="both"/>
        <w:rPr>
          <w:bCs/>
          <w:lang w:val="en-US"/>
        </w:rPr>
      </w:pPr>
      <w:r>
        <w:rPr>
          <w:bCs/>
          <w:lang w:val="en-US"/>
        </w:rPr>
        <w:t>Regarding PUCCH resource allocation,</w:t>
      </w:r>
      <w:r w:rsidRPr="009A636F">
        <w:rPr>
          <w:bCs/>
          <w:lang w:val="en-US"/>
        </w:rPr>
        <w:t xml:space="preserve"> </w:t>
      </w:r>
      <w:r>
        <w:rPr>
          <w:bCs/>
          <w:lang w:val="en-US"/>
        </w:rPr>
        <w:t>in</w:t>
      </w:r>
      <w:r w:rsidRPr="009A636F">
        <w:rPr>
          <w:bCs/>
          <w:lang w:val="en-US"/>
        </w:rPr>
        <w:t xml:space="preserve"> the previous RAN1 meeting, the following agreement related to </w:t>
      </w:r>
      <w:r>
        <w:rPr>
          <w:bCs/>
          <w:lang w:val="en-US"/>
        </w:rPr>
        <w:t>the parameters needed to identify a PUCCH resource was made</w:t>
      </w:r>
    </w:p>
    <w:p w14:paraId="0A521648" w14:textId="52BA22AF" w:rsidR="007E7583" w:rsidRDefault="007E7583" w:rsidP="00D8265B">
      <w:pPr>
        <w:spacing w:after="120"/>
        <w:jc w:val="both"/>
        <w:rPr>
          <w:bCs/>
          <w:lang w:val="en-US"/>
        </w:rPr>
      </w:pPr>
      <w:r>
        <w:rPr>
          <w:bCs/>
          <w:lang w:val="en-US"/>
        </w:rPr>
        <w:t xml:space="preserve">In RAN1#91 </w:t>
      </w:r>
      <w:r>
        <w:rPr>
          <w:bCs/>
          <w:lang w:val="en-US"/>
        </w:rPr>
        <w:fldChar w:fldCharType="begin"/>
      </w:r>
      <w:r>
        <w:rPr>
          <w:bCs/>
          <w:lang w:val="en-US"/>
        </w:rPr>
        <w:instrText xml:space="preserve"> REF _Ref503257416 \r \h </w:instrText>
      </w:r>
      <w:r>
        <w:rPr>
          <w:bCs/>
          <w:lang w:val="en-US"/>
        </w:rPr>
      </w:r>
      <w:r>
        <w:rPr>
          <w:bCs/>
          <w:lang w:val="en-US"/>
        </w:rPr>
        <w:fldChar w:fldCharType="separate"/>
      </w:r>
      <w:r>
        <w:rPr>
          <w:bCs/>
          <w:lang w:val="en-US"/>
        </w:rPr>
        <w:t>[1]</w:t>
      </w:r>
      <w:r>
        <w:rPr>
          <w:bCs/>
          <w:lang w:val="en-US"/>
        </w:rPr>
        <w:fldChar w:fldCharType="end"/>
      </w:r>
      <w:r>
        <w:rPr>
          <w:bCs/>
          <w:lang w:val="en-US"/>
        </w:rPr>
        <w:t>:</w:t>
      </w:r>
    </w:p>
    <w:p w14:paraId="34939050" w14:textId="77777777" w:rsidR="007E7583" w:rsidRPr="00971FB2" w:rsidRDefault="007E7583" w:rsidP="007E7583">
      <w:r w:rsidRPr="00971FB2">
        <w:rPr>
          <w:highlight w:val="green"/>
        </w:rPr>
        <w:t>Agreements</w:t>
      </w:r>
      <w:r w:rsidRPr="00971FB2">
        <w:t>:</w:t>
      </w:r>
    </w:p>
    <w:p w14:paraId="1C141F90" w14:textId="77777777" w:rsidR="007E7583" w:rsidRPr="00C337FB" w:rsidRDefault="007E7583" w:rsidP="007E7583">
      <w:pPr>
        <w:numPr>
          <w:ilvl w:val="0"/>
          <w:numId w:val="38"/>
        </w:numPr>
        <w:overflowPunct/>
        <w:autoSpaceDE/>
        <w:autoSpaceDN/>
        <w:adjustRightInd/>
        <w:spacing w:after="0"/>
        <w:textAlignment w:val="auto"/>
      </w:pPr>
      <w:r w:rsidRPr="00C337FB">
        <w:t xml:space="preserve">UE determines one PUCCH resource set from one or more (up to K=4) configured PUCCH resource sets based on the UCI payload size (not including CRC). </w:t>
      </w:r>
    </w:p>
    <w:p w14:paraId="4B0B8A43" w14:textId="77777777" w:rsidR="007E7583" w:rsidRPr="00C337FB" w:rsidRDefault="007E7583" w:rsidP="007E7583">
      <w:pPr>
        <w:numPr>
          <w:ilvl w:val="1"/>
          <w:numId w:val="38"/>
        </w:numPr>
        <w:overflowPunct/>
        <w:autoSpaceDE/>
        <w:autoSpaceDN/>
        <w:adjustRightInd/>
        <w:spacing w:after="0"/>
        <w:textAlignment w:val="auto"/>
      </w:pPr>
      <w:r w:rsidRPr="00C337FB">
        <w:t>PUCCH resource set i for UCI payload size  is in the range of {N</w:t>
      </w:r>
      <w:r w:rsidRPr="00C337FB">
        <w:rPr>
          <w:vertAlign w:val="subscript"/>
        </w:rPr>
        <w:t>i</w:t>
      </w:r>
      <w:r w:rsidRPr="00C337FB">
        <w:t>, …, N</w:t>
      </w:r>
      <w:r w:rsidRPr="00C337FB">
        <w:rPr>
          <w:vertAlign w:val="subscript"/>
        </w:rPr>
        <w:t>i+1</w:t>
      </w:r>
      <w:r w:rsidRPr="00C337FB">
        <w:t>-1} bits (i=0, …, K-1)</w:t>
      </w:r>
    </w:p>
    <w:p w14:paraId="14C419F7" w14:textId="77777777" w:rsidR="007E7583" w:rsidRPr="00C337FB" w:rsidRDefault="007E7583" w:rsidP="007E7583">
      <w:pPr>
        <w:numPr>
          <w:ilvl w:val="2"/>
          <w:numId w:val="38"/>
        </w:numPr>
        <w:overflowPunct/>
        <w:autoSpaceDE/>
        <w:autoSpaceDN/>
        <w:adjustRightInd/>
        <w:spacing w:after="0"/>
        <w:textAlignment w:val="auto"/>
      </w:pPr>
      <w:r w:rsidRPr="00C337FB">
        <w:t>N</w:t>
      </w:r>
      <w:r w:rsidRPr="00C337FB">
        <w:rPr>
          <w:vertAlign w:val="subscript"/>
        </w:rPr>
        <w:t>0</w:t>
      </w:r>
      <w:r w:rsidRPr="00C337FB">
        <w:t>=1, N</w:t>
      </w:r>
      <w:r w:rsidRPr="00C337FB">
        <w:rPr>
          <w:vertAlign w:val="subscript"/>
        </w:rPr>
        <w:t>1</w:t>
      </w:r>
      <w:r w:rsidRPr="00C337FB">
        <w:t>=3</w:t>
      </w:r>
    </w:p>
    <w:p w14:paraId="4224C23E" w14:textId="77777777" w:rsidR="007E7583" w:rsidRPr="00C337FB" w:rsidRDefault="007E7583" w:rsidP="007E7583">
      <w:pPr>
        <w:numPr>
          <w:ilvl w:val="2"/>
          <w:numId w:val="38"/>
        </w:numPr>
        <w:overflowPunct/>
        <w:autoSpaceDE/>
        <w:autoSpaceDN/>
        <w:adjustRightInd/>
        <w:spacing w:after="0"/>
        <w:textAlignment w:val="auto"/>
      </w:pPr>
      <w:r w:rsidRPr="00C337FB">
        <w:t>For i=2, …, K-1, N</w:t>
      </w:r>
      <w:r w:rsidRPr="00C337FB">
        <w:rPr>
          <w:vertAlign w:val="subscript"/>
        </w:rPr>
        <w:t>i</w:t>
      </w:r>
      <w:r w:rsidRPr="00C337FB">
        <w:t xml:space="preserve"> is UE-specifically configured </w:t>
      </w:r>
    </w:p>
    <w:p w14:paraId="173C9021" w14:textId="77777777" w:rsidR="007E7583" w:rsidRPr="00C337FB" w:rsidRDefault="007E7583" w:rsidP="007E7583">
      <w:pPr>
        <w:numPr>
          <w:ilvl w:val="3"/>
          <w:numId w:val="38"/>
        </w:numPr>
        <w:overflowPunct/>
        <w:autoSpaceDE/>
        <w:autoSpaceDN/>
        <w:adjustRightInd/>
        <w:spacing w:after="0"/>
        <w:textAlignment w:val="auto"/>
      </w:pPr>
      <w:r w:rsidRPr="00C337FB">
        <w:t>The value is in the range of {4, [256]} with a granularity of [4] bits</w:t>
      </w:r>
    </w:p>
    <w:p w14:paraId="09720008" w14:textId="77777777" w:rsidR="007E7583" w:rsidRPr="00C337FB" w:rsidRDefault="007E7583" w:rsidP="007E7583">
      <w:pPr>
        <w:numPr>
          <w:ilvl w:val="2"/>
          <w:numId w:val="38"/>
        </w:numPr>
        <w:overflowPunct/>
        <w:autoSpaceDE/>
        <w:autoSpaceDN/>
        <w:adjustRightInd/>
        <w:spacing w:after="0"/>
        <w:textAlignment w:val="auto"/>
      </w:pPr>
      <w:r w:rsidRPr="00C337FB">
        <w:t>N</w:t>
      </w:r>
      <w:r w:rsidRPr="00C337FB">
        <w:rPr>
          <w:vertAlign w:val="subscript"/>
        </w:rPr>
        <w:t>K</w:t>
      </w:r>
      <w:r w:rsidRPr="00C337FB">
        <w:t>=</w:t>
      </w:r>
      <w:r w:rsidRPr="00C337FB">
        <w:rPr>
          <w:rFonts w:cs="Times"/>
        </w:rPr>
        <w:t xml:space="preserve"> a max UCI payload size, which may be implicitly or explicitly derived, detailed value is FFS </w:t>
      </w:r>
    </w:p>
    <w:p w14:paraId="7577F5AA" w14:textId="77777777" w:rsidR="007E7583" w:rsidRPr="00BD059C" w:rsidRDefault="007E7583" w:rsidP="007E7583">
      <w:pPr>
        <w:numPr>
          <w:ilvl w:val="0"/>
          <w:numId w:val="38"/>
        </w:numPr>
        <w:overflowPunct/>
        <w:autoSpaceDE/>
        <w:autoSpaceDN/>
        <w:adjustRightInd/>
        <w:spacing w:after="0"/>
        <w:textAlignment w:val="auto"/>
      </w:pPr>
      <w:r w:rsidRPr="00BD059C">
        <w:t xml:space="preserve">Note: </w:t>
      </w:r>
      <w:r w:rsidRPr="00BD059C">
        <w:rPr>
          <w:rFonts w:hint="eastAsia"/>
        </w:rPr>
        <w:t>For a UCI payload range, a PUCCH resource set can contain resources for short PUCCH and resources for long PUCCH.</w:t>
      </w:r>
    </w:p>
    <w:p w14:paraId="161874E5" w14:textId="77777777" w:rsidR="007E7583" w:rsidRDefault="007E7583" w:rsidP="007E7583">
      <w:pPr>
        <w:rPr>
          <w:highlight w:val="yellow"/>
        </w:rPr>
      </w:pPr>
    </w:p>
    <w:p w14:paraId="43492BAA" w14:textId="77777777" w:rsidR="007E7583" w:rsidRPr="00847419" w:rsidRDefault="007E7583" w:rsidP="007E7583">
      <w:r w:rsidRPr="00847419">
        <w:rPr>
          <w:highlight w:val="green"/>
        </w:rPr>
        <w:t>Agreements</w:t>
      </w:r>
      <w:r w:rsidRPr="00847419">
        <w:t>:</w:t>
      </w:r>
    </w:p>
    <w:p w14:paraId="691CF49E" w14:textId="77777777" w:rsidR="007E7583" w:rsidRDefault="007E7583" w:rsidP="007E7583">
      <w:pPr>
        <w:numPr>
          <w:ilvl w:val="0"/>
          <w:numId w:val="38"/>
        </w:numPr>
        <w:overflowPunct/>
        <w:autoSpaceDE/>
        <w:autoSpaceDN/>
        <w:adjustRightInd/>
        <w:spacing w:after="0"/>
        <w:textAlignment w:val="auto"/>
      </w:pPr>
      <w:r w:rsidRPr="00847419">
        <w:t xml:space="preserve">When frequency hopping is enabled, the </w:t>
      </w:r>
      <w:r w:rsidRPr="00847419">
        <w:rPr>
          <w:rFonts w:hint="eastAsia"/>
        </w:rPr>
        <w:t>frequency resource of the 1</w:t>
      </w:r>
      <w:r w:rsidRPr="00847419">
        <w:rPr>
          <w:rFonts w:hint="eastAsia"/>
          <w:vertAlign w:val="superscript"/>
        </w:rPr>
        <w:t>st</w:t>
      </w:r>
      <w:r w:rsidRPr="00847419">
        <w:rPr>
          <w:rFonts w:hint="eastAsia"/>
        </w:rPr>
        <w:t xml:space="preserve"> </w:t>
      </w:r>
      <w:r w:rsidRPr="00847419">
        <w:t>hop and the frequency resource of the 2</w:t>
      </w:r>
      <w:r w:rsidRPr="00847419">
        <w:rPr>
          <w:vertAlign w:val="superscript"/>
        </w:rPr>
        <w:t>nd</w:t>
      </w:r>
      <w:r w:rsidRPr="00847419">
        <w:t xml:space="preserve"> </w:t>
      </w:r>
      <w:r w:rsidRPr="00847419">
        <w:rPr>
          <w:rFonts w:hint="eastAsia"/>
        </w:rPr>
        <w:t xml:space="preserve">hop </w:t>
      </w:r>
      <w:r w:rsidRPr="00847419">
        <w:t xml:space="preserve">are separately </w:t>
      </w:r>
      <w:r w:rsidRPr="00847419">
        <w:rPr>
          <w:rFonts w:hint="eastAsia"/>
        </w:rPr>
        <w:t xml:space="preserve">configured </w:t>
      </w:r>
      <w:r w:rsidRPr="00847419">
        <w:t>for</w:t>
      </w:r>
      <w:r w:rsidRPr="00847419">
        <w:rPr>
          <w:rFonts w:hint="eastAsia"/>
        </w:rPr>
        <w:t xml:space="preserve"> </w:t>
      </w:r>
      <w:r w:rsidRPr="00847419">
        <w:t xml:space="preserve">a given PUCCH resource. </w:t>
      </w:r>
    </w:p>
    <w:p w14:paraId="340F7A52" w14:textId="77777777" w:rsidR="007E7583" w:rsidRPr="007E5C7B" w:rsidRDefault="007E7583" w:rsidP="007E7583">
      <w:r w:rsidRPr="007E5C7B">
        <w:rPr>
          <w:highlight w:val="green"/>
        </w:rPr>
        <w:t>Agreements</w:t>
      </w:r>
      <w:r w:rsidRPr="007E5C7B">
        <w:t>:</w:t>
      </w:r>
    </w:p>
    <w:p w14:paraId="50D47B2C" w14:textId="77777777" w:rsidR="007E7583" w:rsidRPr="007E5C7B" w:rsidRDefault="007E7583" w:rsidP="007E7583">
      <w:pPr>
        <w:pStyle w:val="ListParagraph"/>
        <w:numPr>
          <w:ilvl w:val="0"/>
          <w:numId w:val="38"/>
        </w:numPr>
        <w:contextualSpacing w:val="0"/>
        <w:rPr>
          <w:rFonts w:eastAsia="Times New Roman"/>
          <w:szCs w:val="20"/>
        </w:rPr>
      </w:pPr>
      <w:r w:rsidRPr="007E5C7B">
        <w:rPr>
          <w:rFonts w:eastAsia="Times New Roman" w:hint="eastAsia"/>
          <w:szCs w:val="20"/>
        </w:rPr>
        <w:t>2-bit ARI jointly with implicit mapping for PUCCH resource allocation:</w:t>
      </w:r>
    </w:p>
    <w:p w14:paraId="02862998"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hint="eastAsia"/>
          <w:szCs w:val="20"/>
        </w:rPr>
        <w:t>&gt;[4]</w:t>
      </w:r>
      <w:r w:rsidRPr="007E5C7B">
        <w:rPr>
          <w:rFonts w:eastAsia="Times New Roman"/>
          <w:szCs w:val="20"/>
        </w:rPr>
        <w:t xml:space="preserve"> (no more than 8)</w:t>
      </w:r>
      <w:r w:rsidRPr="007E5C7B">
        <w:rPr>
          <w:rFonts w:eastAsia="Times New Roman" w:hint="eastAsia"/>
          <w:szCs w:val="20"/>
        </w:rPr>
        <w:t xml:space="preserve"> PUCCH resources can be configured in a resource set.</w:t>
      </w:r>
    </w:p>
    <w:p w14:paraId="6FF66131"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hint="eastAsia"/>
          <w:szCs w:val="20"/>
        </w:rPr>
        <w:t>The number of PUCCH resources in a resource set is configured.</w:t>
      </w:r>
    </w:p>
    <w:p w14:paraId="59FB7EC0" w14:textId="77777777" w:rsidR="007E7583" w:rsidRPr="007E5C7B" w:rsidRDefault="007E7583" w:rsidP="007E7583">
      <w:pPr>
        <w:pStyle w:val="ListParagraph"/>
        <w:numPr>
          <w:ilvl w:val="2"/>
          <w:numId w:val="38"/>
        </w:numPr>
        <w:contextualSpacing w:val="0"/>
        <w:rPr>
          <w:rFonts w:eastAsia="Times New Roman"/>
          <w:szCs w:val="20"/>
        </w:rPr>
      </w:pPr>
      <w:r w:rsidRPr="007E5C7B">
        <w:rPr>
          <w:rFonts w:eastAsia="Times New Roman" w:hint="eastAsia"/>
          <w:szCs w:val="20"/>
        </w:rPr>
        <w:t xml:space="preserve">If larger than </w:t>
      </w:r>
      <w:r w:rsidRPr="007E5C7B">
        <w:rPr>
          <w:rFonts w:eastAsia="Times New Roman"/>
          <w:szCs w:val="20"/>
        </w:rPr>
        <w:t>[4]</w:t>
      </w:r>
      <w:r w:rsidRPr="007E5C7B">
        <w:rPr>
          <w:rFonts w:eastAsia="Times New Roman" w:hint="eastAsia"/>
          <w:szCs w:val="20"/>
        </w:rPr>
        <w:t>, implicit mapping in addition to explicit indication is also used.</w:t>
      </w:r>
    </w:p>
    <w:p w14:paraId="203A7686"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szCs w:val="20"/>
        </w:rPr>
        <w:t>A s</w:t>
      </w:r>
      <w:r w:rsidRPr="007E5C7B">
        <w:rPr>
          <w:rFonts w:eastAsia="Times New Roman" w:hint="eastAsia"/>
          <w:szCs w:val="20"/>
        </w:rPr>
        <w:t>ub-set within a resource set is indicated by ARI and implicit mapping</w:t>
      </w:r>
      <w:r w:rsidRPr="007E5C7B">
        <w:rPr>
          <w:rFonts w:eastAsia="Times New Roman"/>
          <w:szCs w:val="20"/>
        </w:rPr>
        <w:t xml:space="preserve"> is used</w:t>
      </w:r>
      <w:r w:rsidRPr="007E5C7B">
        <w:rPr>
          <w:rFonts w:eastAsia="Times New Roman" w:hint="eastAsia"/>
          <w:szCs w:val="20"/>
        </w:rPr>
        <w:t xml:space="preserve"> within the sub-set</w:t>
      </w:r>
    </w:p>
    <w:p w14:paraId="7DE1C64C"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szCs w:val="20"/>
        </w:rPr>
        <w:t>No additional RRC impact is necessary.</w:t>
      </w:r>
    </w:p>
    <w:p w14:paraId="598146B9" w14:textId="77777777" w:rsidR="007E7583" w:rsidRPr="007E5C7B" w:rsidRDefault="007E7583" w:rsidP="007E7583">
      <w:pPr>
        <w:pStyle w:val="ListParagraph"/>
        <w:numPr>
          <w:ilvl w:val="2"/>
          <w:numId w:val="38"/>
        </w:numPr>
        <w:contextualSpacing w:val="0"/>
        <w:rPr>
          <w:rFonts w:eastAsia="Times New Roman"/>
          <w:szCs w:val="20"/>
        </w:rPr>
      </w:pPr>
      <w:r w:rsidRPr="007E5C7B">
        <w:rPr>
          <w:rFonts w:eastAsia="Times New Roman"/>
          <w:szCs w:val="20"/>
        </w:rPr>
        <w:t>Otherwise, 3-bit ARI with up to 8 resources per resource set is supported</w:t>
      </w:r>
    </w:p>
    <w:p w14:paraId="4F82FD73" w14:textId="77777777" w:rsidR="007E7583" w:rsidRDefault="007E7583" w:rsidP="007E7583">
      <w:pPr>
        <w:pStyle w:val="ListParagraph"/>
        <w:ind w:left="2160"/>
        <w:rPr>
          <w:rFonts w:eastAsia="Times New Roman"/>
          <w:sz w:val="28"/>
          <w:szCs w:val="28"/>
        </w:rPr>
      </w:pPr>
    </w:p>
    <w:p w14:paraId="6F42013C" w14:textId="77777777" w:rsidR="007E7583" w:rsidRPr="00F64251" w:rsidRDefault="007E7583" w:rsidP="007E7583">
      <w:pPr>
        <w:pStyle w:val="ListParagraph"/>
        <w:ind w:left="0"/>
        <w:rPr>
          <w:rFonts w:eastAsia="Times New Roman"/>
          <w:szCs w:val="20"/>
        </w:rPr>
      </w:pPr>
      <w:r w:rsidRPr="00F64251">
        <w:rPr>
          <w:rFonts w:eastAsia="Times New Roman"/>
          <w:szCs w:val="20"/>
          <w:highlight w:val="green"/>
        </w:rPr>
        <w:t>Agreements</w:t>
      </w:r>
      <w:r w:rsidRPr="00F64251">
        <w:rPr>
          <w:rFonts w:eastAsia="Times New Roman"/>
          <w:szCs w:val="20"/>
        </w:rPr>
        <w:t>:</w:t>
      </w:r>
    </w:p>
    <w:p w14:paraId="5236608B" w14:textId="77777777" w:rsidR="007E7583" w:rsidRPr="00F64251"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F64251">
        <w:rPr>
          <w:rFonts w:hint="eastAsia"/>
          <w:color w:val="000000"/>
          <w:lang w:eastAsia="zh-CN"/>
        </w:rPr>
        <w:t>Value range of starting symbol in a slot is 0 -13 for PUCCH Format 0 and 2.</w:t>
      </w:r>
    </w:p>
    <w:p w14:paraId="0B22972E" w14:textId="77777777" w:rsidR="007E7583" w:rsidRPr="00F64251"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F64251">
        <w:rPr>
          <w:rFonts w:hint="eastAsia"/>
          <w:color w:val="000000"/>
          <w:lang w:eastAsia="zh-CN"/>
        </w:rPr>
        <w:t>FFS: Not all values can be configured for a UE.</w:t>
      </w:r>
    </w:p>
    <w:p w14:paraId="490E7BA7" w14:textId="77777777" w:rsidR="007E7583" w:rsidRPr="00935BFF"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935BFF">
        <w:rPr>
          <w:rFonts w:hint="eastAsia"/>
          <w:color w:val="000000"/>
          <w:lang w:eastAsia="zh-CN"/>
        </w:rPr>
        <w:t>The index of initial cyclic shift for DMRS for PUCCH format 3 is 0.</w:t>
      </w:r>
    </w:p>
    <w:p w14:paraId="4BAA9B7F" w14:textId="77777777" w:rsidR="007E7583" w:rsidRPr="00935BFF"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935BFF">
        <w:rPr>
          <w:rFonts w:hint="eastAsia"/>
          <w:color w:val="000000"/>
          <w:lang w:eastAsia="zh-CN"/>
        </w:rPr>
        <w:lastRenderedPageBreak/>
        <w:t>The index of initial cyclic shift for DMRS for PUCCH format 4 can be 0, 3, 6, 9 which is determined by index of pre-DFT OCC.</w:t>
      </w:r>
    </w:p>
    <w:p w14:paraId="6B1C2B34" w14:textId="77777777" w:rsidR="007E7583" w:rsidRPr="00935BFF"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935BFF">
        <w:rPr>
          <w:rFonts w:hint="eastAsia"/>
          <w:color w:val="000000"/>
          <w:lang w:eastAsia="zh-CN"/>
        </w:rPr>
        <w:t>FFS: the cyclic shift hopping</w:t>
      </w:r>
      <w:r w:rsidRPr="00935BFF">
        <w:rPr>
          <w:color w:val="000000"/>
          <w:lang w:eastAsia="zh-CN"/>
        </w:rPr>
        <w:t xml:space="preserve"> (no RRC impact)</w:t>
      </w:r>
    </w:p>
    <w:p w14:paraId="32B26274" w14:textId="77777777" w:rsidR="007E7583" w:rsidRPr="00935BFF" w:rsidRDefault="007E7583" w:rsidP="007E7583">
      <w:pPr>
        <w:pStyle w:val="ListParagraph"/>
        <w:numPr>
          <w:ilvl w:val="0"/>
          <w:numId w:val="32"/>
        </w:numPr>
        <w:snapToGrid w:val="0"/>
        <w:spacing w:afterLines="50" w:after="120"/>
        <w:contextualSpacing w:val="0"/>
        <w:rPr>
          <w:color w:val="000000"/>
          <w:szCs w:val="20"/>
        </w:rPr>
      </w:pPr>
      <w:r w:rsidRPr="00935BFF">
        <w:rPr>
          <w:rFonts w:hint="eastAsia"/>
          <w:color w:val="000000"/>
          <w:szCs w:val="20"/>
        </w:rPr>
        <w:t>For 1-PRB, the same set of length-of-12 sequences as in Format 0 are used for DMRS in Format 3 and 4.</w:t>
      </w:r>
    </w:p>
    <w:p w14:paraId="0077B9A9" w14:textId="77777777" w:rsidR="007E7583" w:rsidRPr="0057342D" w:rsidRDefault="007E7583" w:rsidP="007E7583">
      <w:pPr>
        <w:pStyle w:val="ListParagraph"/>
        <w:ind w:left="0"/>
        <w:rPr>
          <w:rFonts w:eastAsia="Times New Roman"/>
          <w:sz w:val="28"/>
          <w:szCs w:val="28"/>
        </w:rPr>
      </w:pPr>
    </w:p>
    <w:p w14:paraId="0C1A40BE" w14:textId="77777777" w:rsidR="007E7583" w:rsidRPr="00982B3A" w:rsidRDefault="007E7583" w:rsidP="007E7583">
      <w:pPr>
        <w:rPr>
          <w:highlight w:val="green"/>
        </w:rPr>
      </w:pPr>
      <w:r w:rsidRPr="00982B3A">
        <w:rPr>
          <w:highlight w:val="green"/>
        </w:rPr>
        <w:t>Agreements:</w:t>
      </w:r>
    </w:p>
    <w:p w14:paraId="66328347" w14:textId="77777777" w:rsidR="007E7583" w:rsidRPr="00935BFF" w:rsidRDefault="007E7583" w:rsidP="007E7583">
      <w:pPr>
        <w:pStyle w:val="BodyText"/>
        <w:spacing w:afterLines="50"/>
        <w:rPr>
          <w:color w:val="000000"/>
          <w:shd w:val="clear" w:color="auto" w:fill="FFFFFF"/>
          <w:lang w:eastAsia="zh-CN"/>
        </w:rPr>
      </w:pPr>
      <w:r w:rsidRPr="00935BFF">
        <w:rPr>
          <w:rFonts w:hint="eastAsia"/>
          <w:color w:val="000000"/>
          <w:shd w:val="clear" w:color="auto" w:fill="FFFFFF"/>
          <w:lang w:eastAsia="zh-CN"/>
        </w:rPr>
        <w:t xml:space="preserve">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7583" w14:paraId="02085E6B" w14:textId="77777777" w:rsidTr="00A7434E">
        <w:tc>
          <w:tcPr>
            <w:tcW w:w="2694" w:type="dxa"/>
            <w:gridSpan w:val="2"/>
            <w:shd w:val="clear" w:color="auto" w:fill="auto"/>
            <w:vAlign w:val="center"/>
          </w:tcPr>
          <w:p w14:paraId="3AE3205C" w14:textId="77777777" w:rsidR="007E7583" w:rsidRPr="0065328B" w:rsidRDefault="007E7583" w:rsidP="00A7434E">
            <w:pPr>
              <w:snapToGrid w:val="0"/>
              <w:jc w:val="center"/>
              <w:rPr>
                <w:i/>
                <w:sz w:val="18"/>
                <w:szCs w:val="18"/>
                <w:lang w:eastAsia="zh-CN"/>
              </w:rPr>
            </w:pPr>
          </w:p>
        </w:tc>
        <w:tc>
          <w:tcPr>
            <w:tcW w:w="1559" w:type="dxa"/>
            <w:shd w:val="clear" w:color="auto" w:fill="auto"/>
            <w:vAlign w:val="center"/>
          </w:tcPr>
          <w:p w14:paraId="365D383F"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3143A60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14:paraId="0B45058E"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71F2D61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1</w:t>
            </w:r>
          </w:p>
        </w:tc>
        <w:tc>
          <w:tcPr>
            <w:tcW w:w="1418" w:type="dxa"/>
            <w:shd w:val="clear" w:color="auto" w:fill="auto"/>
            <w:vAlign w:val="center"/>
          </w:tcPr>
          <w:p w14:paraId="0C0C822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56EA02C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14:paraId="6A79B315"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59D81334"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3</w:t>
            </w:r>
          </w:p>
        </w:tc>
        <w:tc>
          <w:tcPr>
            <w:tcW w:w="1417" w:type="dxa"/>
            <w:shd w:val="clear" w:color="auto" w:fill="auto"/>
          </w:tcPr>
          <w:p w14:paraId="5165A54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43828A8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4</w:t>
            </w:r>
          </w:p>
        </w:tc>
      </w:tr>
      <w:tr w:rsidR="007E7583" w14:paraId="50FBE70E" w14:textId="77777777" w:rsidTr="00A7434E">
        <w:tc>
          <w:tcPr>
            <w:tcW w:w="1134" w:type="dxa"/>
            <w:vMerge w:val="restart"/>
            <w:shd w:val="clear" w:color="auto" w:fill="auto"/>
            <w:vAlign w:val="center"/>
          </w:tcPr>
          <w:p w14:paraId="161AE366" w14:textId="77777777" w:rsidR="007E7583" w:rsidRPr="0065328B" w:rsidRDefault="007E7583" w:rsidP="00A7434E">
            <w:pPr>
              <w:pStyle w:val="Comments"/>
            </w:pPr>
            <w:r w:rsidRPr="0065328B">
              <w:rPr>
                <w:rFonts w:hint="eastAsia"/>
              </w:rPr>
              <w:t>Starting symbol</w:t>
            </w:r>
          </w:p>
        </w:tc>
        <w:tc>
          <w:tcPr>
            <w:tcW w:w="1560" w:type="dxa"/>
            <w:shd w:val="clear" w:color="auto" w:fill="auto"/>
            <w:vAlign w:val="center"/>
          </w:tcPr>
          <w:p w14:paraId="20928033"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2F4CDB3A" w14:textId="77777777" w:rsidR="007E7583" w:rsidRPr="0065328B" w:rsidRDefault="007E7583" w:rsidP="00A7434E">
            <w:pPr>
              <w:snapToGrid w:val="0"/>
              <w:jc w:val="center"/>
              <w:rPr>
                <w:i/>
                <w:color w:val="000000"/>
                <w:sz w:val="18"/>
                <w:szCs w:val="18"/>
                <w:lang w:eastAsia="zh-CN"/>
              </w:rPr>
            </w:pPr>
            <w:r w:rsidRPr="0065328B">
              <w:rPr>
                <w:rFonts w:ascii="SimSun" w:hAnsi="SimSun" w:hint="eastAsia"/>
                <w:i/>
                <w:color w:val="000000"/>
                <w:sz w:val="18"/>
                <w:szCs w:val="18"/>
                <w:lang w:eastAsia="zh-CN"/>
              </w:rPr>
              <w:t>√</w:t>
            </w:r>
          </w:p>
        </w:tc>
        <w:tc>
          <w:tcPr>
            <w:tcW w:w="1559" w:type="dxa"/>
            <w:shd w:val="clear" w:color="auto" w:fill="auto"/>
          </w:tcPr>
          <w:p w14:paraId="32830A7A"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8" w:type="dxa"/>
            <w:shd w:val="clear" w:color="auto" w:fill="auto"/>
          </w:tcPr>
          <w:p w14:paraId="6835ABF5"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tcPr>
          <w:p w14:paraId="6E12B456"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tcPr>
          <w:p w14:paraId="5E9D3B61"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r>
      <w:tr w:rsidR="007E7583" w14:paraId="560F4F0D" w14:textId="77777777" w:rsidTr="00A7434E">
        <w:tc>
          <w:tcPr>
            <w:tcW w:w="1134" w:type="dxa"/>
            <w:vMerge/>
            <w:shd w:val="clear" w:color="auto" w:fill="auto"/>
            <w:vAlign w:val="center"/>
          </w:tcPr>
          <w:p w14:paraId="6ADBF6B9" w14:textId="77777777" w:rsidR="007E7583" w:rsidRPr="0065328B" w:rsidRDefault="007E7583" w:rsidP="00A7434E">
            <w:pPr>
              <w:pStyle w:val="Comments"/>
            </w:pPr>
          </w:p>
        </w:tc>
        <w:tc>
          <w:tcPr>
            <w:tcW w:w="1560" w:type="dxa"/>
            <w:shd w:val="clear" w:color="auto" w:fill="auto"/>
            <w:vAlign w:val="center"/>
          </w:tcPr>
          <w:p w14:paraId="139513F7" w14:textId="77777777" w:rsidR="007E7583" w:rsidRPr="0065328B" w:rsidRDefault="007E7583" w:rsidP="00A7434E">
            <w:pPr>
              <w:pStyle w:val="Comments"/>
            </w:pPr>
            <w:r w:rsidRPr="0065328B">
              <w:rPr>
                <w:rFonts w:hint="eastAsia"/>
              </w:rPr>
              <w:t>Value range</w:t>
            </w:r>
          </w:p>
        </w:tc>
        <w:tc>
          <w:tcPr>
            <w:tcW w:w="1559" w:type="dxa"/>
            <w:shd w:val="clear" w:color="auto" w:fill="auto"/>
            <w:vAlign w:val="center"/>
          </w:tcPr>
          <w:p w14:paraId="592BAED7" w14:textId="77777777" w:rsidR="007E7583" w:rsidRPr="0065328B" w:rsidRDefault="007E7583" w:rsidP="00A7434E">
            <w:pPr>
              <w:pStyle w:val="Comments"/>
              <w:rPr>
                <w:color w:val="000000"/>
              </w:rPr>
            </w:pPr>
            <w:r>
              <w:rPr>
                <w:color w:val="000000"/>
              </w:rPr>
              <w:t>0-13</w:t>
            </w:r>
          </w:p>
        </w:tc>
        <w:tc>
          <w:tcPr>
            <w:tcW w:w="1559" w:type="dxa"/>
            <w:shd w:val="clear" w:color="auto" w:fill="auto"/>
            <w:vAlign w:val="center"/>
          </w:tcPr>
          <w:p w14:paraId="7BDF4C36" w14:textId="77777777" w:rsidR="007E7583" w:rsidRPr="00982B3A" w:rsidRDefault="007E7583" w:rsidP="00A7434E">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tc>
        <w:tc>
          <w:tcPr>
            <w:tcW w:w="1418" w:type="dxa"/>
            <w:shd w:val="clear" w:color="auto" w:fill="auto"/>
            <w:vAlign w:val="center"/>
          </w:tcPr>
          <w:p w14:paraId="407BB937" w14:textId="77777777" w:rsidR="007E7583" w:rsidRPr="0065328B" w:rsidRDefault="007E7583" w:rsidP="00A7434E">
            <w:pPr>
              <w:pStyle w:val="Comments"/>
              <w:rPr>
                <w:color w:val="000000"/>
              </w:rPr>
            </w:pPr>
            <w:r>
              <w:rPr>
                <w:color w:val="000000"/>
              </w:rPr>
              <w:t>0-13</w:t>
            </w:r>
          </w:p>
        </w:tc>
        <w:tc>
          <w:tcPr>
            <w:tcW w:w="1559" w:type="dxa"/>
            <w:shd w:val="clear" w:color="auto" w:fill="auto"/>
            <w:vAlign w:val="center"/>
          </w:tcPr>
          <w:p w14:paraId="657D47B9" w14:textId="77777777" w:rsidR="007E7583" w:rsidRPr="0065328B" w:rsidRDefault="007E7583" w:rsidP="00A7434E">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12356EC2"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c>
          <w:tcPr>
            <w:tcW w:w="1417" w:type="dxa"/>
            <w:shd w:val="clear" w:color="auto" w:fill="auto"/>
            <w:vAlign w:val="center"/>
          </w:tcPr>
          <w:p w14:paraId="26E6C732" w14:textId="77777777" w:rsidR="007E7583" w:rsidRPr="0065328B" w:rsidRDefault="007E7583" w:rsidP="00A7434E">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7E747DE9"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r>
      <w:tr w:rsidR="007E7583" w14:paraId="2455A948" w14:textId="77777777" w:rsidTr="00A7434E">
        <w:tc>
          <w:tcPr>
            <w:tcW w:w="1134" w:type="dxa"/>
            <w:vMerge w:val="restart"/>
            <w:shd w:val="clear" w:color="auto" w:fill="auto"/>
            <w:vAlign w:val="center"/>
          </w:tcPr>
          <w:p w14:paraId="245885DC" w14:textId="77777777" w:rsidR="007E7583" w:rsidRPr="0065328B" w:rsidRDefault="007E7583" w:rsidP="00A7434E">
            <w:pPr>
              <w:pStyle w:val="Comments"/>
            </w:pPr>
            <w:r w:rsidRPr="0065328B">
              <w:rPr>
                <w:rFonts w:hint="eastAsia"/>
              </w:rPr>
              <w:t>Number of symbols in a slot</w:t>
            </w:r>
          </w:p>
        </w:tc>
        <w:tc>
          <w:tcPr>
            <w:tcW w:w="1560" w:type="dxa"/>
            <w:shd w:val="clear" w:color="auto" w:fill="auto"/>
            <w:vAlign w:val="center"/>
          </w:tcPr>
          <w:p w14:paraId="7313FE1E"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6108C3C0" w14:textId="77777777" w:rsidR="007E7583" w:rsidRPr="0065328B" w:rsidRDefault="007E7583" w:rsidP="00A7434E">
            <w:pPr>
              <w:snapToGrid w:val="0"/>
              <w:jc w:val="center"/>
              <w:rPr>
                <w:i/>
                <w:color w:val="000000"/>
                <w:sz w:val="18"/>
                <w:szCs w:val="18"/>
                <w:lang w:eastAsia="zh-CN"/>
              </w:rPr>
            </w:pPr>
            <w:r w:rsidRPr="0065328B">
              <w:rPr>
                <w:rFonts w:ascii="SimSun" w:hAnsi="SimSun" w:hint="eastAsia"/>
                <w:i/>
                <w:color w:val="000000"/>
                <w:sz w:val="18"/>
                <w:szCs w:val="18"/>
                <w:lang w:eastAsia="zh-CN"/>
              </w:rPr>
              <w:t>√</w:t>
            </w:r>
          </w:p>
        </w:tc>
        <w:tc>
          <w:tcPr>
            <w:tcW w:w="1559" w:type="dxa"/>
            <w:shd w:val="clear" w:color="auto" w:fill="auto"/>
          </w:tcPr>
          <w:p w14:paraId="284A8A86"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8" w:type="dxa"/>
            <w:shd w:val="clear" w:color="auto" w:fill="auto"/>
          </w:tcPr>
          <w:p w14:paraId="4EB0EE20"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tcPr>
          <w:p w14:paraId="74AC2B59"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tcPr>
          <w:p w14:paraId="0C07DA7D"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r>
      <w:tr w:rsidR="007E7583" w14:paraId="424FD682" w14:textId="77777777" w:rsidTr="00A7434E">
        <w:tc>
          <w:tcPr>
            <w:tcW w:w="1134" w:type="dxa"/>
            <w:vMerge/>
            <w:shd w:val="clear" w:color="auto" w:fill="auto"/>
            <w:vAlign w:val="center"/>
          </w:tcPr>
          <w:p w14:paraId="054BE7A8" w14:textId="77777777" w:rsidR="007E7583" w:rsidRPr="0065328B" w:rsidRDefault="007E7583" w:rsidP="00A7434E">
            <w:pPr>
              <w:pStyle w:val="Comments"/>
            </w:pPr>
          </w:p>
        </w:tc>
        <w:tc>
          <w:tcPr>
            <w:tcW w:w="1560" w:type="dxa"/>
            <w:shd w:val="clear" w:color="auto" w:fill="auto"/>
            <w:vAlign w:val="center"/>
          </w:tcPr>
          <w:p w14:paraId="4C02C9DC" w14:textId="77777777" w:rsidR="007E7583" w:rsidRPr="0065328B" w:rsidRDefault="007E7583" w:rsidP="00A7434E">
            <w:pPr>
              <w:pStyle w:val="Comments"/>
            </w:pPr>
            <w:r w:rsidRPr="0065328B">
              <w:rPr>
                <w:rFonts w:hint="eastAsia"/>
              </w:rPr>
              <w:t>Value range</w:t>
            </w:r>
          </w:p>
        </w:tc>
        <w:tc>
          <w:tcPr>
            <w:tcW w:w="1559" w:type="dxa"/>
            <w:shd w:val="clear" w:color="auto" w:fill="auto"/>
            <w:vAlign w:val="center"/>
          </w:tcPr>
          <w:p w14:paraId="2206CEBF" w14:textId="77777777" w:rsidR="007E7583" w:rsidRPr="0065328B" w:rsidRDefault="007E7583" w:rsidP="00A7434E">
            <w:pPr>
              <w:pStyle w:val="Comments"/>
              <w:rPr>
                <w:color w:val="000000"/>
              </w:rPr>
            </w:pPr>
            <w:r w:rsidRPr="0065328B">
              <w:rPr>
                <w:rFonts w:hint="eastAsia"/>
                <w:color w:val="000000"/>
              </w:rPr>
              <w:t>1, 2</w:t>
            </w:r>
          </w:p>
        </w:tc>
        <w:tc>
          <w:tcPr>
            <w:tcW w:w="1559" w:type="dxa"/>
            <w:shd w:val="clear" w:color="auto" w:fill="auto"/>
            <w:vAlign w:val="center"/>
          </w:tcPr>
          <w:p w14:paraId="7A363659" w14:textId="77777777" w:rsidR="007E7583" w:rsidRPr="0065328B" w:rsidRDefault="007E7583" w:rsidP="00A7434E">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0CCFE0AF"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c>
          <w:tcPr>
            <w:tcW w:w="1418" w:type="dxa"/>
            <w:shd w:val="clear" w:color="auto" w:fill="auto"/>
            <w:vAlign w:val="center"/>
          </w:tcPr>
          <w:p w14:paraId="1DEB3FDD" w14:textId="77777777" w:rsidR="007E7583" w:rsidRPr="0065328B" w:rsidRDefault="007E7583" w:rsidP="00A7434E">
            <w:pPr>
              <w:pStyle w:val="Comments"/>
              <w:rPr>
                <w:color w:val="000000"/>
              </w:rPr>
            </w:pPr>
            <w:r w:rsidRPr="0065328B">
              <w:rPr>
                <w:rFonts w:hint="eastAsia"/>
                <w:color w:val="000000"/>
              </w:rPr>
              <w:t>1, 2</w:t>
            </w:r>
          </w:p>
        </w:tc>
        <w:tc>
          <w:tcPr>
            <w:tcW w:w="1559" w:type="dxa"/>
            <w:shd w:val="clear" w:color="auto" w:fill="auto"/>
            <w:vAlign w:val="center"/>
          </w:tcPr>
          <w:p w14:paraId="64FDD427" w14:textId="77777777" w:rsidR="007E7583" w:rsidRPr="0065328B" w:rsidRDefault="007E7583" w:rsidP="00A7434E">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78C0D852" w14:textId="77777777" w:rsidR="007E7583" w:rsidRPr="0065328B" w:rsidRDefault="007E7583" w:rsidP="00A7434E">
            <w:pPr>
              <w:pStyle w:val="Comments"/>
              <w:rPr>
                <w:color w:val="000000"/>
              </w:rPr>
            </w:pPr>
            <w:r w:rsidRPr="0065328B">
              <w:rPr>
                <w:rFonts w:hint="eastAsia"/>
              </w:rPr>
              <w:t>(</w:t>
            </w:r>
            <w:r w:rsidRPr="00576364">
              <w:rPr>
                <w:rFonts w:hint="eastAsia"/>
                <w:strike/>
                <w:color w:val="FF0000"/>
              </w:rPr>
              <w:t>(FFS: special values for implicit derivation)</w:t>
            </w:r>
          </w:p>
        </w:tc>
        <w:tc>
          <w:tcPr>
            <w:tcW w:w="1417" w:type="dxa"/>
            <w:shd w:val="clear" w:color="auto" w:fill="auto"/>
            <w:vAlign w:val="center"/>
          </w:tcPr>
          <w:p w14:paraId="1937C12B" w14:textId="77777777" w:rsidR="007E7583" w:rsidRPr="0065328B" w:rsidRDefault="007E7583" w:rsidP="00A7434E">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0AFA605F"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r>
      <w:tr w:rsidR="007E7583" w14:paraId="788FA02A" w14:textId="77777777" w:rsidTr="00A7434E">
        <w:trPr>
          <w:trHeight w:val="47"/>
        </w:trPr>
        <w:tc>
          <w:tcPr>
            <w:tcW w:w="1134" w:type="dxa"/>
            <w:vMerge w:val="restart"/>
            <w:shd w:val="clear" w:color="auto" w:fill="auto"/>
            <w:vAlign w:val="center"/>
          </w:tcPr>
          <w:p w14:paraId="0BE50356" w14:textId="77777777" w:rsidR="007E7583" w:rsidRPr="0065328B" w:rsidRDefault="007E7583" w:rsidP="00A7434E">
            <w:pPr>
              <w:pStyle w:val="Comments"/>
            </w:pPr>
            <w:r w:rsidRPr="0065328B">
              <w:rPr>
                <w:rFonts w:hint="eastAsia"/>
              </w:rPr>
              <w:t>Index for identifying starting PRB</w:t>
            </w:r>
          </w:p>
        </w:tc>
        <w:tc>
          <w:tcPr>
            <w:tcW w:w="1560" w:type="dxa"/>
            <w:shd w:val="clear" w:color="auto" w:fill="auto"/>
            <w:vAlign w:val="center"/>
          </w:tcPr>
          <w:p w14:paraId="6BBDA00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64B0352E" w14:textId="77777777" w:rsidR="007E7583" w:rsidRPr="0065328B" w:rsidRDefault="007E7583" w:rsidP="00A7434E">
            <w:pPr>
              <w:snapToGrid w:val="0"/>
              <w:jc w:val="center"/>
              <w:rPr>
                <w:rFonts w:ascii="SimSun" w:hAnsi="SimSun"/>
                <w:i/>
                <w:sz w:val="18"/>
                <w:szCs w:val="18"/>
                <w:lang w:eastAsia="zh-CN"/>
              </w:rPr>
            </w:pPr>
            <w:r w:rsidRPr="0065328B">
              <w:rPr>
                <w:rFonts w:ascii="SimSun" w:hAnsi="SimSun" w:hint="eastAsia"/>
                <w:i/>
                <w:sz w:val="18"/>
                <w:szCs w:val="18"/>
                <w:lang w:eastAsia="zh-CN"/>
              </w:rPr>
              <w:t>√</w:t>
            </w:r>
          </w:p>
          <w:p w14:paraId="56F5186D" w14:textId="77777777" w:rsidR="007E7583" w:rsidRPr="00B772A1" w:rsidRDefault="007E7583" w:rsidP="00A7434E">
            <w:pPr>
              <w:snapToGrid w:val="0"/>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14:paraId="13B6EAF6" w14:textId="77777777" w:rsidR="007E7583" w:rsidRPr="0065328B" w:rsidRDefault="007E7583" w:rsidP="00A7434E">
            <w:pPr>
              <w:jc w:val="center"/>
              <w:rPr>
                <w:rFonts w:ascii="SimSun" w:hAnsi="SimSun"/>
                <w:i/>
                <w:sz w:val="18"/>
                <w:szCs w:val="18"/>
                <w:lang w:eastAsia="zh-CN"/>
              </w:rPr>
            </w:pPr>
            <w:r w:rsidRPr="0065328B">
              <w:rPr>
                <w:rFonts w:ascii="SimSun" w:hAnsi="SimSun" w:hint="eastAsia"/>
                <w:i/>
                <w:sz w:val="18"/>
                <w:szCs w:val="18"/>
                <w:lang w:eastAsia="zh-CN"/>
              </w:rPr>
              <w:t>√</w:t>
            </w:r>
          </w:p>
          <w:p w14:paraId="6B609F47" w14:textId="77777777" w:rsidR="007E7583" w:rsidRPr="00B772A1" w:rsidRDefault="007E7583" w:rsidP="00A7434E">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auto"/>
            <w:vAlign w:val="center"/>
          </w:tcPr>
          <w:p w14:paraId="74CB64AB"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vAlign w:val="center"/>
          </w:tcPr>
          <w:p w14:paraId="39E1FA52"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vAlign w:val="center"/>
          </w:tcPr>
          <w:p w14:paraId="2D4CDB8E"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r>
      <w:tr w:rsidR="007E7583" w14:paraId="3D989202" w14:textId="77777777" w:rsidTr="00A7434E">
        <w:trPr>
          <w:trHeight w:val="47"/>
        </w:trPr>
        <w:tc>
          <w:tcPr>
            <w:tcW w:w="1134" w:type="dxa"/>
            <w:vMerge/>
            <w:shd w:val="clear" w:color="auto" w:fill="auto"/>
            <w:vAlign w:val="center"/>
          </w:tcPr>
          <w:p w14:paraId="39005355" w14:textId="77777777" w:rsidR="007E7583" w:rsidRPr="0065328B" w:rsidRDefault="007E7583" w:rsidP="00A7434E">
            <w:pPr>
              <w:pStyle w:val="Comments"/>
            </w:pPr>
          </w:p>
        </w:tc>
        <w:tc>
          <w:tcPr>
            <w:tcW w:w="1560" w:type="dxa"/>
            <w:shd w:val="clear" w:color="auto" w:fill="auto"/>
            <w:vAlign w:val="center"/>
          </w:tcPr>
          <w:p w14:paraId="5C89C94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2CFAB99A"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p w14:paraId="29AF0D82" w14:textId="77777777" w:rsidR="007E7583" w:rsidRPr="00B772A1" w:rsidRDefault="007E7583" w:rsidP="00A7434E">
            <w:pPr>
              <w:jc w:val="center"/>
              <w:rPr>
                <w:i/>
                <w:strike/>
                <w:sz w:val="18"/>
                <w:szCs w:val="18"/>
                <w:lang w:eastAsia="zh-CN"/>
              </w:rPr>
            </w:pPr>
            <w:r w:rsidRPr="00B772A1">
              <w:rPr>
                <w:rFonts w:hint="eastAsia"/>
                <w:i/>
                <w:strike/>
                <w:color w:val="FF0000"/>
                <w:sz w:val="18"/>
                <w:szCs w:val="18"/>
                <w:lang w:eastAsia="zh-CN"/>
              </w:rPr>
              <w:t>(FFS: special values for implicit derivation)</w:t>
            </w:r>
          </w:p>
        </w:tc>
        <w:tc>
          <w:tcPr>
            <w:tcW w:w="1559" w:type="dxa"/>
            <w:shd w:val="clear" w:color="auto" w:fill="auto"/>
            <w:vAlign w:val="center"/>
          </w:tcPr>
          <w:p w14:paraId="3BA5EF6C"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p w14:paraId="67DEC8BD" w14:textId="77777777" w:rsidR="007E7583" w:rsidRPr="00B772A1" w:rsidRDefault="007E7583" w:rsidP="00A7434E">
            <w:pPr>
              <w:jc w:val="center"/>
              <w:rPr>
                <w:i/>
                <w:strike/>
                <w:sz w:val="18"/>
                <w:szCs w:val="18"/>
                <w:lang w:eastAsia="zh-CN"/>
              </w:rPr>
            </w:pPr>
            <w:r w:rsidRPr="00B772A1">
              <w:rPr>
                <w:rFonts w:hint="eastAsia"/>
                <w:i/>
                <w:strike/>
                <w:color w:val="FF0000"/>
                <w:sz w:val="18"/>
                <w:szCs w:val="18"/>
                <w:lang w:eastAsia="zh-CN"/>
              </w:rPr>
              <w:t>(FFS: special values for implicit derivation)</w:t>
            </w:r>
          </w:p>
        </w:tc>
        <w:tc>
          <w:tcPr>
            <w:tcW w:w="1418" w:type="dxa"/>
            <w:shd w:val="clear" w:color="auto" w:fill="auto"/>
            <w:vAlign w:val="center"/>
          </w:tcPr>
          <w:p w14:paraId="68C7F7F0"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c>
          <w:tcPr>
            <w:tcW w:w="1559" w:type="dxa"/>
            <w:shd w:val="clear" w:color="auto" w:fill="auto"/>
            <w:vAlign w:val="center"/>
          </w:tcPr>
          <w:p w14:paraId="5A7FA700"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c>
          <w:tcPr>
            <w:tcW w:w="1417" w:type="dxa"/>
            <w:shd w:val="clear" w:color="auto" w:fill="auto"/>
            <w:vAlign w:val="center"/>
          </w:tcPr>
          <w:p w14:paraId="6E368BA8"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r>
      <w:tr w:rsidR="007E7583" w14:paraId="5BBC3246" w14:textId="77777777" w:rsidTr="00A7434E">
        <w:tc>
          <w:tcPr>
            <w:tcW w:w="1134" w:type="dxa"/>
            <w:vMerge w:val="restart"/>
            <w:shd w:val="clear" w:color="auto" w:fill="auto"/>
            <w:vAlign w:val="center"/>
          </w:tcPr>
          <w:p w14:paraId="212638CF" w14:textId="77777777" w:rsidR="007E7583" w:rsidRPr="0065328B" w:rsidRDefault="007E7583" w:rsidP="00A7434E">
            <w:pPr>
              <w:pStyle w:val="Comments"/>
            </w:pPr>
            <w:r w:rsidRPr="0065328B">
              <w:rPr>
                <w:rFonts w:hint="eastAsia"/>
              </w:rPr>
              <w:t>Number of PRBs</w:t>
            </w:r>
          </w:p>
        </w:tc>
        <w:tc>
          <w:tcPr>
            <w:tcW w:w="1560" w:type="dxa"/>
            <w:shd w:val="clear" w:color="auto" w:fill="auto"/>
            <w:vAlign w:val="center"/>
          </w:tcPr>
          <w:p w14:paraId="525E2E1F" w14:textId="77777777" w:rsidR="007E7583" w:rsidRPr="0065328B" w:rsidRDefault="007E7583" w:rsidP="00A7434E">
            <w:pPr>
              <w:jc w:val="center"/>
              <w:rPr>
                <w:i/>
                <w:sz w:val="18"/>
                <w:szCs w:val="18"/>
              </w:rPr>
            </w:pPr>
            <w:r w:rsidRPr="0065328B">
              <w:rPr>
                <w:rFonts w:hint="eastAsia"/>
                <w:i/>
                <w:sz w:val="18"/>
                <w:szCs w:val="18"/>
                <w:lang w:eastAsia="zh-CN"/>
              </w:rPr>
              <w:t>Configurability</w:t>
            </w:r>
          </w:p>
        </w:tc>
        <w:tc>
          <w:tcPr>
            <w:tcW w:w="1559" w:type="dxa"/>
            <w:shd w:val="clear" w:color="auto" w:fill="BFBFBF"/>
            <w:vAlign w:val="center"/>
          </w:tcPr>
          <w:p w14:paraId="021C3BB3"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102AECBD"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auto"/>
          </w:tcPr>
          <w:p w14:paraId="59C8D6AB"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559" w:type="dxa"/>
            <w:shd w:val="clear" w:color="auto" w:fill="auto"/>
          </w:tcPr>
          <w:p w14:paraId="08E03DF5"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417" w:type="dxa"/>
            <w:shd w:val="clear" w:color="auto" w:fill="BFBFBF"/>
            <w:vAlign w:val="center"/>
          </w:tcPr>
          <w:p w14:paraId="1DB59FB2" w14:textId="77777777" w:rsidR="007E7583" w:rsidRPr="0065328B" w:rsidRDefault="007E7583" w:rsidP="00A7434E">
            <w:pPr>
              <w:jc w:val="center"/>
              <w:rPr>
                <w:i/>
                <w:sz w:val="18"/>
                <w:szCs w:val="18"/>
              </w:rPr>
            </w:pPr>
            <w:r w:rsidRPr="0065328B">
              <w:rPr>
                <w:rFonts w:hint="eastAsia"/>
                <w:i/>
                <w:sz w:val="18"/>
                <w:szCs w:val="18"/>
                <w:lang w:eastAsia="zh-CN"/>
              </w:rPr>
              <w:t>N.A.</w:t>
            </w:r>
          </w:p>
        </w:tc>
      </w:tr>
      <w:tr w:rsidR="007E7583" w14:paraId="72386788" w14:textId="77777777" w:rsidTr="00A7434E">
        <w:tc>
          <w:tcPr>
            <w:tcW w:w="1134" w:type="dxa"/>
            <w:vMerge/>
            <w:shd w:val="clear" w:color="auto" w:fill="auto"/>
            <w:vAlign w:val="center"/>
          </w:tcPr>
          <w:p w14:paraId="5DE193A0" w14:textId="77777777" w:rsidR="007E7583" w:rsidRPr="0065328B" w:rsidRDefault="007E7583" w:rsidP="00A7434E">
            <w:pPr>
              <w:pStyle w:val="Comments"/>
            </w:pPr>
          </w:p>
        </w:tc>
        <w:tc>
          <w:tcPr>
            <w:tcW w:w="1560" w:type="dxa"/>
            <w:shd w:val="clear" w:color="auto" w:fill="auto"/>
            <w:vAlign w:val="center"/>
          </w:tcPr>
          <w:p w14:paraId="31E9460E" w14:textId="77777777" w:rsidR="007E7583" w:rsidRPr="0065328B" w:rsidRDefault="007E7583" w:rsidP="00A7434E">
            <w:pPr>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5D315443"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p w14:paraId="487A6BA0" w14:textId="77777777" w:rsidR="007E7583" w:rsidRPr="0065328B" w:rsidRDefault="007E7583" w:rsidP="00A7434E">
            <w:pPr>
              <w:jc w:val="center"/>
              <w:rPr>
                <w:i/>
                <w:sz w:val="18"/>
                <w:szCs w:val="18"/>
              </w:rPr>
            </w:pPr>
            <w:r w:rsidRPr="0065328B">
              <w:rPr>
                <w:rFonts w:hint="eastAsia"/>
                <w:i/>
                <w:sz w:val="18"/>
                <w:szCs w:val="18"/>
                <w:lang w:eastAsia="zh-CN"/>
              </w:rPr>
              <w:t>(Default is 1)</w:t>
            </w:r>
          </w:p>
        </w:tc>
        <w:tc>
          <w:tcPr>
            <w:tcW w:w="1559" w:type="dxa"/>
            <w:shd w:val="clear" w:color="auto" w:fill="BFBFBF"/>
            <w:vAlign w:val="center"/>
          </w:tcPr>
          <w:p w14:paraId="1B7FB870"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p w14:paraId="0DD355F7" w14:textId="77777777" w:rsidR="007E7583" w:rsidRPr="0065328B" w:rsidRDefault="007E7583" w:rsidP="00A7434E">
            <w:pPr>
              <w:jc w:val="center"/>
              <w:rPr>
                <w:i/>
                <w:sz w:val="18"/>
                <w:szCs w:val="18"/>
              </w:rPr>
            </w:pPr>
            <w:r w:rsidRPr="0065328B">
              <w:rPr>
                <w:rFonts w:hint="eastAsia"/>
                <w:i/>
                <w:sz w:val="18"/>
                <w:szCs w:val="18"/>
                <w:lang w:eastAsia="zh-CN"/>
              </w:rPr>
              <w:t>(Default is 1)</w:t>
            </w:r>
          </w:p>
        </w:tc>
        <w:tc>
          <w:tcPr>
            <w:tcW w:w="1418" w:type="dxa"/>
            <w:shd w:val="clear" w:color="auto" w:fill="auto"/>
            <w:vAlign w:val="center"/>
          </w:tcPr>
          <w:p w14:paraId="7F959DD3"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1 </w:t>
            </w:r>
            <w:r w:rsidRPr="0065328B">
              <w:rPr>
                <w:i/>
                <w:sz w:val="18"/>
                <w:szCs w:val="18"/>
                <w:lang w:eastAsia="zh-CN"/>
              </w:rPr>
              <w:t>–</w:t>
            </w:r>
            <w:r w:rsidRPr="0065328B">
              <w:rPr>
                <w:rFonts w:hint="eastAsia"/>
                <w:i/>
                <w:sz w:val="18"/>
                <w:szCs w:val="18"/>
                <w:lang w:eastAsia="zh-CN"/>
              </w:rPr>
              <w:t xml:space="preserve"> </w:t>
            </w:r>
            <w:r w:rsidRPr="004A4279">
              <w:rPr>
                <w:rFonts w:hint="eastAsia"/>
                <w:i/>
                <w:strike/>
                <w:color w:val="FF0000"/>
                <w:sz w:val="18"/>
                <w:szCs w:val="18"/>
                <w:lang w:eastAsia="zh-CN"/>
              </w:rPr>
              <w:t>[</w:t>
            </w:r>
            <w:r w:rsidRPr="0065328B">
              <w:rPr>
                <w:rFonts w:hint="eastAsia"/>
                <w:i/>
                <w:sz w:val="18"/>
                <w:szCs w:val="18"/>
                <w:lang w:eastAsia="zh-CN"/>
              </w:rPr>
              <w:t>16</w:t>
            </w:r>
            <w:r w:rsidRPr="004A4279">
              <w:rPr>
                <w:rFonts w:hint="eastAsia"/>
                <w:i/>
                <w:strike/>
                <w:color w:val="FF0000"/>
                <w:sz w:val="18"/>
                <w:szCs w:val="18"/>
                <w:lang w:eastAsia="zh-CN"/>
              </w:rPr>
              <w:t>]</w:t>
            </w:r>
          </w:p>
        </w:tc>
        <w:tc>
          <w:tcPr>
            <w:tcW w:w="1559" w:type="dxa"/>
            <w:shd w:val="clear" w:color="auto" w:fill="auto"/>
            <w:vAlign w:val="center"/>
          </w:tcPr>
          <w:p w14:paraId="29D4913A" w14:textId="77777777" w:rsidR="007E7583" w:rsidRPr="0065328B" w:rsidRDefault="007E7583" w:rsidP="00A7434E">
            <w:pPr>
              <w:jc w:val="center"/>
              <w:rPr>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14:paraId="5AD4355C"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p w14:paraId="1A0FFBB7" w14:textId="77777777" w:rsidR="007E7583" w:rsidRPr="0065328B" w:rsidRDefault="007E7583" w:rsidP="00A7434E">
            <w:pPr>
              <w:jc w:val="center"/>
              <w:rPr>
                <w:i/>
                <w:sz w:val="18"/>
                <w:szCs w:val="18"/>
              </w:rPr>
            </w:pPr>
            <w:r w:rsidRPr="0065328B">
              <w:rPr>
                <w:rFonts w:hint="eastAsia"/>
                <w:i/>
                <w:sz w:val="18"/>
                <w:szCs w:val="18"/>
                <w:lang w:eastAsia="zh-CN"/>
              </w:rPr>
              <w:t>(Default is 1)</w:t>
            </w:r>
          </w:p>
        </w:tc>
      </w:tr>
      <w:tr w:rsidR="007E7583" w14:paraId="59D65569" w14:textId="77777777" w:rsidTr="00A7434E">
        <w:tc>
          <w:tcPr>
            <w:tcW w:w="1134" w:type="dxa"/>
            <w:vMerge w:val="restart"/>
            <w:shd w:val="clear" w:color="auto" w:fill="auto"/>
            <w:vAlign w:val="center"/>
          </w:tcPr>
          <w:p w14:paraId="78E8B441" w14:textId="77777777" w:rsidR="007E7583" w:rsidRPr="0065328B" w:rsidRDefault="007E7583" w:rsidP="00A7434E">
            <w:pPr>
              <w:pStyle w:val="Comments"/>
            </w:pPr>
            <w:r w:rsidRPr="0065328B">
              <w:rPr>
                <w:rFonts w:hint="eastAsia"/>
              </w:rPr>
              <w:t>Enabling a frequency hopping</w:t>
            </w:r>
          </w:p>
        </w:tc>
        <w:tc>
          <w:tcPr>
            <w:tcW w:w="1560" w:type="dxa"/>
            <w:shd w:val="clear" w:color="auto" w:fill="auto"/>
            <w:vAlign w:val="center"/>
          </w:tcPr>
          <w:p w14:paraId="12581887" w14:textId="77777777" w:rsidR="007E7583" w:rsidRPr="0065328B" w:rsidRDefault="007E7583" w:rsidP="00A7434E">
            <w:pPr>
              <w:jc w:val="center"/>
              <w:rPr>
                <w:i/>
                <w:sz w:val="18"/>
                <w:szCs w:val="18"/>
              </w:rPr>
            </w:pPr>
            <w:r w:rsidRPr="0065328B">
              <w:rPr>
                <w:rFonts w:hint="eastAsia"/>
                <w:i/>
                <w:sz w:val="18"/>
                <w:szCs w:val="18"/>
                <w:lang w:eastAsia="zh-CN"/>
              </w:rPr>
              <w:t>Configurability</w:t>
            </w:r>
          </w:p>
        </w:tc>
        <w:tc>
          <w:tcPr>
            <w:tcW w:w="1559" w:type="dxa"/>
            <w:shd w:val="clear" w:color="auto" w:fill="auto"/>
            <w:vAlign w:val="center"/>
          </w:tcPr>
          <w:p w14:paraId="58B1B0B5" w14:textId="77777777" w:rsidR="007E7583" w:rsidRPr="0065328B" w:rsidRDefault="007E7583" w:rsidP="00A7434E">
            <w:pPr>
              <w:snapToGrid w:val="0"/>
              <w:jc w:val="center"/>
              <w:rPr>
                <w:i/>
                <w:sz w:val="18"/>
                <w:szCs w:val="18"/>
                <w:lang w:eastAsia="zh-CN"/>
              </w:rPr>
            </w:pPr>
            <w:r w:rsidRPr="0065328B">
              <w:rPr>
                <w:rFonts w:ascii="SimSun" w:hAnsi="SimSun" w:hint="eastAsia"/>
                <w:i/>
                <w:sz w:val="18"/>
                <w:szCs w:val="18"/>
                <w:lang w:eastAsia="zh-CN"/>
              </w:rPr>
              <w:t>√</w:t>
            </w:r>
          </w:p>
        </w:tc>
        <w:tc>
          <w:tcPr>
            <w:tcW w:w="1559" w:type="dxa"/>
            <w:shd w:val="clear" w:color="auto" w:fill="auto"/>
          </w:tcPr>
          <w:p w14:paraId="33D4FC67"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418" w:type="dxa"/>
            <w:shd w:val="clear" w:color="auto" w:fill="auto"/>
          </w:tcPr>
          <w:p w14:paraId="0CE3BD6F"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559" w:type="dxa"/>
            <w:shd w:val="clear" w:color="auto" w:fill="auto"/>
          </w:tcPr>
          <w:p w14:paraId="17E6FFC7"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417" w:type="dxa"/>
            <w:shd w:val="clear" w:color="auto" w:fill="auto"/>
          </w:tcPr>
          <w:p w14:paraId="13EF2E77"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r>
      <w:tr w:rsidR="007E7583" w14:paraId="1AB94739" w14:textId="77777777" w:rsidTr="00A7434E">
        <w:tc>
          <w:tcPr>
            <w:tcW w:w="1134" w:type="dxa"/>
            <w:vMerge/>
            <w:shd w:val="clear" w:color="auto" w:fill="auto"/>
            <w:vAlign w:val="center"/>
          </w:tcPr>
          <w:p w14:paraId="0E97703E" w14:textId="77777777" w:rsidR="007E7583" w:rsidRPr="0065328B" w:rsidRDefault="007E7583" w:rsidP="00A7434E">
            <w:pPr>
              <w:pStyle w:val="Comments"/>
            </w:pPr>
          </w:p>
        </w:tc>
        <w:tc>
          <w:tcPr>
            <w:tcW w:w="1560" w:type="dxa"/>
            <w:shd w:val="clear" w:color="auto" w:fill="auto"/>
            <w:vAlign w:val="center"/>
          </w:tcPr>
          <w:p w14:paraId="62B9BEDB" w14:textId="77777777" w:rsidR="007E7583" w:rsidRPr="0065328B" w:rsidRDefault="007E7583" w:rsidP="00A7434E">
            <w:pPr>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0ADBCA94" w14:textId="77777777" w:rsidR="007E7583" w:rsidRPr="0065328B" w:rsidRDefault="007E7583" w:rsidP="00A7434E">
            <w:pPr>
              <w:jc w:val="center"/>
              <w:rPr>
                <w:i/>
                <w:sz w:val="18"/>
                <w:szCs w:val="18"/>
                <w:lang w:eastAsia="zh-CN"/>
              </w:rPr>
            </w:pPr>
            <w:r w:rsidRPr="0065328B">
              <w:rPr>
                <w:rFonts w:hint="eastAsia"/>
                <w:i/>
                <w:sz w:val="18"/>
                <w:szCs w:val="18"/>
                <w:lang w:eastAsia="zh-CN"/>
              </w:rPr>
              <w:t>On/Off</w:t>
            </w:r>
          </w:p>
          <w:p w14:paraId="2CF73C46" w14:textId="77777777" w:rsidR="007E7583" w:rsidRPr="0065328B" w:rsidRDefault="007E7583" w:rsidP="00A7434E">
            <w:pPr>
              <w:jc w:val="center"/>
              <w:rPr>
                <w:i/>
                <w:sz w:val="18"/>
                <w:szCs w:val="18"/>
                <w:lang w:eastAsia="zh-CN"/>
              </w:rPr>
            </w:pPr>
            <w:r w:rsidRPr="0065328B">
              <w:rPr>
                <w:rFonts w:hint="eastAsia"/>
                <w:i/>
                <w:sz w:val="18"/>
                <w:szCs w:val="18"/>
                <w:lang w:eastAsia="zh-CN"/>
              </w:rPr>
              <w:t>(only for 2 symbol)</w:t>
            </w:r>
          </w:p>
        </w:tc>
        <w:tc>
          <w:tcPr>
            <w:tcW w:w="1559" w:type="dxa"/>
            <w:shd w:val="clear" w:color="auto" w:fill="auto"/>
            <w:vAlign w:val="center"/>
          </w:tcPr>
          <w:p w14:paraId="23D01F3A" w14:textId="77777777" w:rsidR="007E7583" w:rsidRPr="0065328B" w:rsidRDefault="007E7583" w:rsidP="00A7434E">
            <w:pPr>
              <w:jc w:val="center"/>
              <w:rPr>
                <w:i/>
                <w:sz w:val="18"/>
                <w:szCs w:val="18"/>
              </w:rPr>
            </w:pPr>
            <w:r w:rsidRPr="0065328B">
              <w:rPr>
                <w:rFonts w:hint="eastAsia"/>
                <w:i/>
                <w:sz w:val="18"/>
                <w:szCs w:val="18"/>
                <w:lang w:eastAsia="zh-CN"/>
              </w:rPr>
              <w:t>On/Off</w:t>
            </w:r>
          </w:p>
        </w:tc>
        <w:tc>
          <w:tcPr>
            <w:tcW w:w="1418" w:type="dxa"/>
            <w:shd w:val="clear" w:color="auto" w:fill="auto"/>
            <w:vAlign w:val="center"/>
          </w:tcPr>
          <w:p w14:paraId="024AA6BA" w14:textId="77777777" w:rsidR="007E7583" w:rsidRPr="0065328B" w:rsidRDefault="007E7583" w:rsidP="00A7434E">
            <w:pPr>
              <w:jc w:val="center"/>
              <w:rPr>
                <w:i/>
                <w:sz w:val="18"/>
                <w:szCs w:val="18"/>
                <w:lang w:eastAsia="zh-CN"/>
              </w:rPr>
            </w:pPr>
            <w:r w:rsidRPr="0065328B">
              <w:rPr>
                <w:rFonts w:hint="eastAsia"/>
                <w:i/>
                <w:sz w:val="18"/>
                <w:szCs w:val="18"/>
                <w:lang w:eastAsia="zh-CN"/>
              </w:rPr>
              <w:t>On/Off</w:t>
            </w:r>
          </w:p>
          <w:p w14:paraId="04EAD8F5" w14:textId="77777777" w:rsidR="007E7583" w:rsidRPr="0065328B" w:rsidRDefault="007E7583" w:rsidP="00A7434E">
            <w:pPr>
              <w:jc w:val="center"/>
              <w:rPr>
                <w:i/>
                <w:sz w:val="18"/>
                <w:szCs w:val="18"/>
              </w:rPr>
            </w:pPr>
            <w:r w:rsidRPr="0065328B">
              <w:rPr>
                <w:rFonts w:hint="eastAsia"/>
                <w:i/>
                <w:sz w:val="18"/>
                <w:szCs w:val="18"/>
                <w:lang w:eastAsia="zh-CN"/>
              </w:rPr>
              <w:t>(only for 2 symbol)</w:t>
            </w:r>
          </w:p>
        </w:tc>
        <w:tc>
          <w:tcPr>
            <w:tcW w:w="1559" w:type="dxa"/>
            <w:shd w:val="clear" w:color="auto" w:fill="auto"/>
            <w:vAlign w:val="center"/>
          </w:tcPr>
          <w:p w14:paraId="4091E900" w14:textId="77777777" w:rsidR="007E7583" w:rsidRPr="0065328B" w:rsidRDefault="007E7583" w:rsidP="00A7434E">
            <w:pPr>
              <w:jc w:val="center"/>
              <w:rPr>
                <w:i/>
                <w:sz w:val="18"/>
                <w:szCs w:val="18"/>
              </w:rPr>
            </w:pPr>
            <w:r w:rsidRPr="0065328B">
              <w:rPr>
                <w:rFonts w:hint="eastAsia"/>
                <w:i/>
                <w:sz w:val="18"/>
                <w:szCs w:val="18"/>
                <w:lang w:eastAsia="zh-CN"/>
              </w:rPr>
              <w:t>On/Off</w:t>
            </w:r>
          </w:p>
        </w:tc>
        <w:tc>
          <w:tcPr>
            <w:tcW w:w="1417" w:type="dxa"/>
            <w:shd w:val="clear" w:color="auto" w:fill="auto"/>
            <w:vAlign w:val="center"/>
          </w:tcPr>
          <w:p w14:paraId="38A48619" w14:textId="77777777" w:rsidR="007E7583" w:rsidRPr="0065328B" w:rsidRDefault="007E7583" w:rsidP="00A7434E">
            <w:pPr>
              <w:jc w:val="center"/>
              <w:rPr>
                <w:i/>
                <w:sz w:val="18"/>
                <w:szCs w:val="18"/>
              </w:rPr>
            </w:pPr>
            <w:r w:rsidRPr="0065328B">
              <w:rPr>
                <w:rFonts w:hint="eastAsia"/>
                <w:i/>
                <w:sz w:val="18"/>
                <w:szCs w:val="18"/>
                <w:lang w:eastAsia="zh-CN"/>
              </w:rPr>
              <w:t>On/Off</w:t>
            </w:r>
          </w:p>
        </w:tc>
      </w:tr>
      <w:tr w:rsidR="007E7583" w14:paraId="2DE9F5E9" w14:textId="77777777" w:rsidTr="00A7434E">
        <w:tc>
          <w:tcPr>
            <w:tcW w:w="1134" w:type="dxa"/>
            <w:vMerge w:val="restart"/>
            <w:shd w:val="clear" w:color="auto" w:fill="auto"/>
            <w:vAlign w:val="center"/>
          </w:tcPr>
          <w:p w14:paraId="50EE1CE3" w14:textId="77777777" w:rsidR="007E7583" w:rsidRPr="0065328B" w:rsidRDefault="007E7583" w:rsidP="00A7434E">
            <w:pPr>
              <w:pStyle w:val="Comments"/>
            </w:pPr>
            <w:r w:rsidRPr="00982B3A">
              <w:rPr>
                <w:rFonts w:hint="eastAsia"/>
                <w:strike/>
                <w:color w:val="FF0000"/>
              </w:rPr>
              <w:t>FFS:</w:t>
            </w:r>
            <w:r w:rsidRPr="008F06D5">
              <w:rPr>
                <w:rFonts w:hint="eastAsia"/>
              </w:rPr>
              <w:t xml:space="preserve"> </w:t>
            </w:r>
            <w:r w:rsidRPr="0065328B">
              <w:rPr>
                <w:rFonts w:hint="eastAsia"/>
              </w:rPr>
              <w:t>Frequency resource of 2</w:t>
            </w:r>
            <w:r w:rsidRPr="0065328B">
              <w:rPr>
                <w:rFonts w:hint="eastAsia"/>
                <w:vertAlign w:val="superscript"/>
              </w:rPr>
              <w:t>nd</w:t>
            </w:r>
            <w:r w:rsidRPr="0065328B">
              <w:rPr>
                <w:rFonts w:hint="eastAsia"/>
              </w:rPr>
              <w:t xml:space="preserve"> hop if frequency Hopping is enabled</w:t>
            </w:r>
          </w:p>
        </w:tc>
        <w:tc>
          <w:tcPr>
            <w:tcW w:w="1560" w:type="dxa"/>
            <w:shd w:val="clear" w:color="auto" w:fill="auto"/>
            <w:vAlign w:val="center"/>
          </w:tcPr>
          <w:p w14:paraId="59D71FBB" w14:textId="77777777" w:rsidR="007E7583" w:rsidRPr="0065328B" w:rsidRDefault="007E7583" w:rsidP="00A7434E">
            <w:pPr>
              <w:snapToGrid w:val="0"/>
              <w:jc w:val="center"/>
              <w:rPr>
                <w:i/>
                <w:color w:val="000000"/>
                <w:sz w:val="18"/>
                <w:szCs w:val="18"/>
                <w:lang w:eastAsia="zh-CN"/>
              </w:rPr>
            </w:pPr>
            <w:r w:rsidRPr="0065328B">
              <w:rPr>
                <w:rFonts w:hint="eastAsia"/>
                <w:i/>
                <w:color w:val="000000"/>
                <w:sz w:val="18"/>
                <w:szCs w:val="18"/>
                <w:lang w:eastAsia="zh-CN"/>
              </w:rPr>
              <w:t>Configurability</w:t>
            </w:r>
          </w:p>
        </w:tc>
        <w:tc>
          <w:tcPr>
            <w:tcW w:w="1559" w:type="dxa"/>
            <w:shd w:val="clear" w:color="auto" w:fill="auto"/>
            <w:vAlign w:val="center"/>
          </w:tcPr>
          <w:p w14:paraId="2CE93F06"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559" w:type="dxa"/>
            <w:shd w:val="clear" w:color="auto" w:fill="auto"/>
            <w:vAlign w:val="center"/>
          </w:tcPr>
          <w:p w14:paraId="0B2386D9"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418" w:type="dxa"/>
            <w:shd w:val="clear" w:color="auto" w:fill="auto"/>
            <w:vAlign w:val="center"/>
          </w:tcPr>
          <w:p w14:paraId="6CF8F91D"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559" w:type="dxa"/>
            <w:shd w:val="clear" w:color="auto" w:fill="auto"/>
            <w:vAlign w:val="center"/>
          </w:tcPr>
          <w:p w14:paraId="2679B5EA"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417" w:type="dxa"/>
            <w:shd w:val="clear" w:color="auto" w:fill="auto"/>
            <w:vAlign w:val="center"/>
          </w:tcPr>
          <w:p w14:paraId="26448689"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r>
      <w:tr w:rsidR="007E7583" w14:paraId="6304F992" w14:textId="77777777" w:rsidTr="00A7434E">
        <w:tc>
          <w:tcPr>
            <w:tcW w:w="1134" w:type="dxa"/>
            <w:vMerge/>
            <w:shd w:val="clear" w:color="auto" w:fill="auto"/>
            <w:vAlign w:val="center"/>
          </w:tcPr>
          <w:p w14:paraId="038BB1B5" w14:textId="77777777" w:rsidR="007E7583" w:rsidRPr="0065328B" w:rsidRDefault="007E7583" w:rsidP="00A7434E">
            <w:pPr>
              <w:pStyle w:val="Comments"/>
            </w:pPr>
          </w:p>
        </w:tc>
        <w:tc>
          <w:tcPr>
            <w:tcW w:w="1560" w:type="dxa"/>
            <w:shd w:val="clear" w:color="auto" w:fill="auto"/>
            <w:vAlign w:val="center"/>
          </w:tcPr>
          <w:p w14:paraId="212D19DD" w14:textId="77777777" w:rsidR="007E7583" w:rsidRPr="0065328B" w:rsidRDefault="007E7583" w:rsidP="00A7434E">
            <w:pPr>
              <w:snapToGrid w:val="0"/>
              <w:jc w:val="center"/>
              <w:rPr>
                <w:i/>
                <w:color w:val="000000"/>
                <w:sz w:val="18"/>
                <w:szCs w:val="18"/>
                <w:lang w:eastAsia="zh-CN"/>
              </w:rPr>
            </w:pPr>
            <w:r w:rsidRPr="0065328B">
              <w:rPr>
                <w:rFonts w:hint="eastAsia"/>
                <w:i/>
                <w:color w:val="000000"/>
                <w:sz w:val="18"/>
                <w:szCs w:val="18"/>
                <w:lang w:eastAsia="zh-CN"/>
              </w:rPr>
              <w:t>Value range</w:t>
            </w:r>
          </w:p>
        </w:tc>
        <w:tc>
          <w:tcPr>
            <w:tcW w:w="1559" w:type="dxa"/>
            <w:shd w:val="clear" w:color="auto" w:fill="auto"/>
            <w:vAlign w:val="center"/>
          </w:tcPr>
          <w:p w14:paraId="5A45F419"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48B2417E"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w:t>
            </w:r>
            <w:r>
              <w:rPr>
                <w:i/>
                <w:color w:val="FF0000"/>
                <w:sz w:val="18"/>
                <w:szCs w:val="18"/>
                <w:lang w:eastAsia="zh-CN"/>
              </w:rPr>
              <w:t>–</w:t>
            </w:r>
            <w:r>
              <w:rPr>
                <w:rFonts w:hint="eastAsia"/>
                <w:i/>
                <w:color w:val="FF0000"/>
                <w:sz w:val="18"/>
                <w:szCs w:val="18"/>
                <w:lang w:eastAsia="zh-CN"/>
              </w:rPr>
              <w:t xml:space="preserve"> </w:t>
            </w:r>
            <w:r w:rsidRPr="008F06D5">
              <w:rPr>
                <w:rFonts w:hint="eastAsia"/>
                <w:i/>
                <w:color w:val="FF0000"/>
                <w:sz w:val="18"/>
                <w:szCs w:val="18"/>
                <w:lang w:eastAsia="zh-CN"/>
              </w:rPr>
              <w:t>274</w:t>
            </w:r>
          </w:p>
        </w:tc>
        <w:tc>
          <w:tcPr>
            <w:tcW w:w="1559" w:type="dxa"/>
            <w:shd w:val="clear" w:color="auto" w:fill="auto"/>
            <w:vAlign w:val="center"/>
          </w:tcPr>
          <w:p w14:paraId="79875384"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579BD980"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418" w:type="dxa"/>
            <w:shd w:val="clear" w:color="auto" w:fill="auto"/>
            <w:vAlign w:val="center"/>
          </w:tcPr>
          <w:p w14:paraId="10F3E8BB"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7834109E"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559" w:type="dxa"/>
            <w:shd w:val="clear" w:color="auto" w:fill="auto"/>
            <w:vAlign w:val="center"/>
          </w:tcPr>
          <w:p w14:paraId="006E7091"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27E12532"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417" w:type="dxa"/>
            <w:shd w:val="clear" w:color="auto" w:fill="auto"/>
            <w:vAlign w:val="center"/>
          </w:tcPr>
          <w:p w14:paraId="035CC3B0"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18CBF1B9"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r>
      <w:tr w:rsidR="007E7583" w14:paraId="1D928911" w14:textId="77777777" w:rsidTr="00A7434E">
        <w:trPr>
          <w:trHeight w:val="103"/>
        </w:trPr>
        <w:tc>
          <w:tcPr>
            <w:tcW w:w="1134" w:type="dxa"/>
            <w:vMerge w:val="restart"/>
            <w:shd w:val="clear" w:color="auto" w:fill="auto"/>
            <w:vAlign w:val="center"/>
          </w:tcPr>
          <w:p w14:paraId="50E73070" w14:textId="77777777" w:rsidR="007E7583" w:rsidRPr="0065328B" w:rsidRDefault="007E7583" w:rsidP="00A7434E">
            <w:pPr>
              <w:pStyle w:val="Comments"/>
            </w:pPr>
            <w:r w:rsidRPr="0065328B">
              <w:rPr>
                <w:rFonts w:hint="eastAsia"/>
              </w:rPr>
              <w:t>Index of initial cyclic shift</w:t>
            </w:r>
          </w:p>
        </w:tc>
        <w:tc>
          <w:tcPr>
            <w:tcW w:w="1560" w:type="dxa"/>
            <w:shd w:val="clear" w:color="auto" w:fill="auto"/>
            <w:vAlign w:val="center"/>
          </w:tcPr>
          <w:p w14:paraId="503A2B7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62A2CBA6" w14:textId="77777777" w:rsidR="007E7583" w:rsidRPr="0065328B" w:rsidRDefault="007E7583" w:rsidP="00A7434E">
            <w:pPr>
              <w:snapToGrid w:val="0"/>
              <w:jc w:val="center"/>
              <w:rPr>
                <w:rFonts w:ascii="SimSun" w:hAnsi="SimSun"/>
                <w:i/>
                <w:sz w:val="18"/>
                <w:szCs w:val="18"/>
                <w:lang w:eastAsia="zh-CN"/>
              </w:rPr>
            </w:pPr>
            <w:r w:rsidRPr="0065328B">
              <w:rPr>
                <w:rFonts w:ascii="SimSun" w:hAnsi="SimSun" w:hint="eastAsia"/>
                <w:i/>
                <w:sz w:val="18"/>
                <w:szCs w:val="18"/>
                <w:lang w:eastAsia="zh-CN"/>
              </w:rPr>
              <w:t>√</w:t>
            </w:r>
          </w:p>
          <w:p w14:paraId="1A6B8177" w14:textId="77777777" w:rsidR="007E7583" w:rsidRPr="00B772A1" w:rsidRDefault="007E7583" w:rsidP="00A7434E">
            <w:pPr>
              <w:snapToGrid w:val="0"/>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14:paraId="295263C3" w14:textId="77777777" w:rsidR="007E7583" w:rsidRPr="0065328B" w:rsidRDefault="007E7583" w:rsidP="00A7434E">
            <w:pPr>
              <w:jc w:val="center"/>
              <w:rPr>
                <w:rFonts w:ascii="SimSun" w:hAnsi="SimSun"/>
                <w:i/>
                <w:sz w:val="18"/>
                <w:szCs w:val="18"/>
                <w:lang w:eastAsia="zh-CN"/>
              </w:rPr>
            </w:pPr>
            <w:r w:rsidRPr="0065328B">
              <w:rPr>
                <w:rFonts w:ascii="SimSun" w:hAnsi="SimSun" w:hint="eastAsia"/>
                <w:i/>
                <w:sz w:val="18"/>
                <w:szCs w:val="18"/>
                <w:lang w:eastAsia="zh-CN"/>
              </w:rPr>
              <w:t>√</w:t>
            </w:r>
          </w:p>
          <w:p w14:paraId="58C9E5C9" w14:textId="77777777" w:rsidR="007E7583" w:rsidRPr="00B772A1" w:rsidRDefault="007E7583" w:rsidP="00A7434E">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14:paraId="548147D4"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7EAD7ADC" w14:textId="77777777" w:rsidR="007E7583" w:rsidRDefault="007E7583" w:rsidP="00A7434E">
            <w:pPr>
              <w:jc w:val="center"/>
              <w:rPr>
                <w:i/>
                <w:strike/>
                <w:color w:val="FF0000"/>
                <w:sz w:val="18"/>
                <w:szCs w:val="18"/>
                <w:lang w:eastAsia="zh-CN"/>
              </w:rPr>
            </w:pPr>
            <w:r w:rsidRPr="0065328B">
              <w:rPr>
                <w:rFonts w:hint="eastAsia"/>
                <w:i/>
                <w:sz w:val="18"/>
                <w:szCs w:val="18"/>
                <w:lang w:eastAsia="zh-CN"/>
              </w:rPr>
              <w:t>N.A.</w:t>
            </w:r>
          </w:p>
          <w:p w14:paraId="604F4ADF" w14:textId="77777777" w:rsidR="007E7583" w:rsidRPr="0057259F" w:rsidRDefault="007E7583" w:rsidP="00A7434E">
            <w:pPr>
              <w:jc w:val="center"/>
              <w:rPr>
                <w:i/>
                <w:strike/>
                <w:color w:val="FF0000"/>
                <w:sz w:val="18"/>
                <w:szCs w:val="18"/>
                <w:lang w:eastAsia="zh-CN"/>
              </w:rPr>
            </w:pPr>
            <w:r w:rsidRPr="0057259F">
              <w:rPr>
                <w:rFonts w:hint="eastAsia"/>
                <w:i/>
                <w:strike/>
                <w:color w:val="FF0000"/>
                <w:sz w:val="18"/>
                <w:szCs w:val="18"/>
                <w:lang w:eastAsia="zh-CN"/>
              </w:rPr>
              <w:t>FFS</w:t>
            </w:r>
          </w:p>
          <w:p w14:paraId="5CF83E14" w14:textId="77777777" w:rsidR="007E7583" w:rsidRPr="0065328B" w:rsidRDefault="007E7583" w:rsidP="00A7434E">
            <w:pPr>
              <w:snapToGrid w:val="0"/>
              <w:jc w:val="center"/>
              <w:rPr>
                <w:i/>
                <w:sz w:val="18"/>
                <w:szCs w:val="18"/>
                <w:lang w:eastAsia="zh-CN"/>
              </w:rPr>
            </w:pPr>
            <w:r w:rsidRPr="0057259F">
              <w:rPr>
                <w:rFonts w:hint="eastAsia"/>
                <w:i/>
                <w:strike/>
                <w:color w:val="FF0000"/>
                <w:sz w:val="18"/>
                <w:szCs w:val="18"/>
                <w:lang w:eastAsia="zh-CN"/>
              </w:rPr>
              <w:t>(for DMRS)</w:t>
            </w:r>
          </w:p>
        </w:tc>
        <w:tc>
          <w:tcPr>
            <w:tcW w:w="1417" w:type="dxa"/>
            <w:shd w:val="clear" w:color="auto" w:fill="BFBFBF"/>
            <w:vAlign w:val="center"/>
          </w:tcPr>
          <w:p w14:paraId="3A7262C7" w14:textId="77777777" w:rsidR="007E7583" w:rsidRDefault="007E7583" w:rsidP="00A7434E">
            <w:pPr>
              <w:jc w:val="center"/>
              <w:rPr>
                <w:i/>
                <w:strike/>
                <w:color w:val="FF0000"/>
                <w:sz w:val="18"/>
                <w:szCs w:val="18"/>
                <w:lang w:eastAsia="zh-CN"/>
              </w:rPr>
            </w:pPr>
            <w:r w:rsidRPr="0065328B">
              <w:rPr>
                <w:rFonts w:hint="eastAsia"/>
                <w:i/>
                <w:sz w:val="18"/>
                <w:szCs w:val="18"/>
                <w:lang w:eastAsia="zh-CN"/>
              </w:rPr>
              <w:t>N.A.</w:t>
            </w:r>
          </w:p>
          <w:p w14:paraId="51443A25" w14:textId="77777777" w:rsidR="007E7583" w:rsidRPr="0057259F" w:rsidRDefault="007E7583" w:rsidP="00A7434E">
            <w:pPr>
              <w:jc w:val="center"/>
              <w:rPr>
                <w:i/>
                <w:strike/>
                <w:color w:val="FF0000"/>
                <w:sz w:val="18"/>
                <w:szCs w:val="18"/>
                <w:lang w:eastAsia="zh-CN"/>
              </w:rPr>
            </w:pPr>
            <w:r w:rsidRPr="0057259F">
              <w:rPr>
                <w:rFonts w:hint="eastAsia"/>
                <w:i/>
                <w:strike/>
                <w:color w:val="FF0000"/>
                <w:sz w:val="18"/>
                <w:szCs w:val="18"/>
                <w:lang w:eastAsia="zh-CN"/>
              </w:rPr>
              <w:t>FFS</w:t>
            </w:r>
          </w:p>
          <w:p w14:paraId="41776CB7" w14:textId="77777777" w:rsidR="007E7583" w:rsidRPr="0065328B" w:rsidRDefault="007E7583" w:rsidP="00A7434E">
            <w:pPr>
              <w:jc w:val="center"/>
              <w:rPr>
                <w:i/>
                <w:sz w:val="18"/>
                <w:szCs w:val="18"/>
              </w:rPr>
            </w:pPr>
            <w:r w:rsidRPr="0057259F">
              <w:rPr>
                <w:rFonts w:hint="eastAsia"/>
                <w:i/>
                <w:strike/>
                <w:color w:val="FF0000"/>
                <w:sz w:val="18"/>
                <w:szCs w:val="18"/>
                <w:lang w:eastAsia="zh-CN"/>
              </w:rPr>
              <w:t>(for DMRS)</w:t>
            </w:r>
          </w:p>
        </w:tc>
      </w:tr>
      <w:tr w:rsidR="007E7583" w14:paraId="724EB3F2" w14:textId="77777777" w:rsidTr="00A7434E">
        <w:trPr>
          <w:trHeight w:val="47"/>
        </w:trPr>
        <w:tc>
          <w:tcPr>
            <w:tcW w:w="1134" w:type="dxa"/>
            <w:vMerge/>
            <w:shd w:val="clear" w:color="auto" w:fill="auto"/>
            <w:vAlign w:val="center"/>
          </w:tcPr>
          <w:p w14:paraId="19A109D3" w14:textId="77777777" w:rsidR="007E7583" w:rsidRPr="0065328B" w:rsidRDefault="007E7583" w:rsidP="00A7434E">
            <w:pPr>
              <w:pStyle w:val="Comments"/>
            </w:pPr>
          </w:p>
        </w:tc>
        <w:tc>
          <w:tcPr>
            <w:tcW w:w="1560" w:type="dxa"/>
            <w:shd w:val="clear" w:color="auto" w:fill="auto"/>
            <w:vAlign w:val="center"/>
          </w:tcPr>
          <w:p w14:paraId="5202A36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4A440973"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559" w:type="dxa"/>
            <w:shd w:val="clear" w:color="auto" w:fill="auto"/>
            <w:vAlign w:val="center"/>
          </w:tcPr>
          <w:p w14:paraId="2F2B68DB"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8" w:type="dxa"/>
            <w:shd w:val="clear" w:color="auto" w:fill="BFBFBF"/>
            <w:vAlign w:val="center"/>
          </w:tcPr>
          <w:p w14:paraId="2F625880"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FFFFFF"/>
            <w:vAlign w:val="center"/>
          </w:tcPr>
          <w:p w14:paraId="6AE9F027"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7" w:type="dxa"/>
            <w:shd w:val="clear" w:color="auto" w:fill="auto"/>
            <w:vAlign w:val="center"/>
          </w:tcPr>
          <w:p w14:paraId="2BAEF737"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r>
      <w:tr w:rsidR="007E7583" w14:paraId="21511290" w14:textId="77777777" w:rsidTr="00A7434E">
        <w:trPr>
          <w:trHeight w:val="54"/>
        </w:trPr>
        <w:tc>
          <w:tcPr>
            <w:tcW w:w="1134" w:type="dxa"/>
            <w:vMerge w:val="restart"/>
            <w:shd w:val="clear" w:color="auto" w:fill="auto"/>
            <w:vAlign w:val="center"/>
          </w:tcPr>
          <w:p w14:paraId="505A493E" w14:textId="77777777" w:rsidR="007E7583" w:rsidRPr="0065328B" w:rsidRDefault="007E7583" w:rsidP="00A7434E">
            <w:pPr>
              <w:pStyle w:val="Comments"/>
            </w:pPr>
            <w:r w:rsidRPr="0065328B">
              <w:rPr>
                <w:rFonts w:hint="eastAsia"/>
              </w:rPr>
              <w:t>Index of time-domain OCC</w:t>
            </w:r>
          </w:p>
        </w:tc>
        <w:tc>
          <w:tcPr>
            <w:tcW w:w="1560" w:type="dxa"/>
            <w:shd w:val="clear" w:color="auto" w:fill="auto"/>
            <w:vAlign w:val="center"/>
          </w:tcPr>
          <w:p w14:paraId="32B8B2F4"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72B615E7"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auto"/>
            <w:vAlign w:val="center"/>
          </w:tcPr>
          <w:p w14:paraId="4E7321E6" w14:textId="77777777" w:rsidR="007E7583" w:rsidRPr="0065328B" w:rsidRDefault="007E7583" w:rsidP="00A7434E">
            <w:pPr>
              <w:jc w:val="center"/>
              <w:rPr>
                <w:rFonts w:ascii="SimSun" w:hAnsi="SimSun"/>
                <w:i/>
                <w:sz w:val="18"/>
                <w:szCs w:val="18"/>
                <w:lang w:eastAsia="zh-CN"/>
              </w:rPr>
            </w:pPr>
            <w:r w:rsidRPr="0065328B">
              <w:rPr>
                <w:rFonts w:ascii="SimSun" w:hAnsi="SimSun" w:hint="eastAsia"/>
                <w:i/>
                <w:sz w:val="18"/>
                <w:szCs w:val="18"/>
                <w:lang w:eastAsia="zh-CN"/>
              </w:rPr>
              <w:t>√</w:t>
            </w:r>
          </w:p>
          <w:p w14:paraId="31E84C72" w14:textId="77777777" w:rsidR="007E7583" w:rsidRPr="00B772A1" w:rsidRDefault="007E7583" w:rsidP="00A7434E">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14:paraId="37C98DBA"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4A4EEA04"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BFBFBF"/>
            <w:vAlign w:val="center"/>
          </w:tcPr>
          <w:p w14:paraId="5074864D" w14:textId="77777777" w:rsidR="007E7583" w:rsidRPr="0065328B" w:rsidRDefault="007E7583" w:rsidP="00A7434E">
            <w:pPr>
              <w:jc w:val="center"/>
              <w:rPr>
                <w:i/>
                <w:sz w:val="18"/>
                <w:szCs w:val="18"/>
              </w:rPr>
            </w:pPr>
            <w:r w:rsidRPr="0065328B">
              <w:rPr>
                <w:rFonts w:hint="eastAsia"/>
                <w:i/>
                <w:sz w:val="18"/>
                <w:szCs w:val="18"/>
                <w:lang w:eastAsia="zh-CN"/>
              </w:rPr>
              <w:t>N.A.</w:t>
            </w:r>
          </w:p>
        </w:tc>
      </w:tr>
      <w:tr w:rsidR="007E7583" w14:paraId="169B613E" w14:textId="77777777" w:rsidTr="00A7434E">
        <w:trPr>
          <w:trHeight w:val="99"/>
        </w:trPr>
        <w:tc>
          <w:tcPr>
            <w:tcW w:w="1134" w:type="dxa"/>
            <w:vMerge/>
            <w:shd w:val="clear" w:color="auto" w:fill="auto"/>
            <w:vAlign w:val="center"/>
          </w:tcPr>
          <w:p w14:paraId="3E41E8F1" w14:textId="77777777" w:rsidR="007E7583" w:rsidRPr="0065328B" w:rsidRDefault="007E7583" w:rsidP="00A7434E">
            <w:pPr>
              <w:pStyle w:val="Comments"/>
            </w:pPr>
          </w:p>
        </w:tc>
        <w:tc>
          <w:tcPr>
            <w:tcW w:w="1560" w:type="dxa"/>
            <w:shd w:val="clear" w:color="auto" w:fill="auto"/>
            <w:vAlign w:val="center"/>
          </w:tcPr>
          <w:p w14:paraId="01923C1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621836B0"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55F6F333" w14:textId="77777777" w:rsidR="007E7583" w:rsidRPr="0065328B" w:rsidRDefault="007E7583" w:rsidP="00A7434E">
            <w:pPr>
              <w:jc w:val="center"/>
              <w:rPr>
                <w:i/>
                <w:sz w:val="18"/>
                <w:szCs w:val="18"/>
                <w:lang w:eastAsia="zh-CN"/>
              </w:rPr>
            </w:pPr>
            <w:r w:rsidRPr="0065328B">
              <w:rPr>
                <w:rFonts w:hint="eastAsia"/>
                <w:i/>
                <w:sz w:val="18"/>
                <w:szCs w:val="18"/>
                <w:lang w:eastAsia="zh-CN"/>
              </w:rPr>
              <w:t>0 - 6</w:t>
            </w:r>
          </w:p>
        </w:tc>
        <w:tc>
          <w:tcPr>
            <w:tcW w:w="1418" w:type="dxa"/>
            <w:shd w:val="clear" w:color="auto" w:fill="BFBFBF"/>
            <w:vAlign w:val="center"/>
          </w:tcPr>
          <w:p w14:paraId="7DDCDB18"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559" w:type="dxa"/>
            <w:shd w:val="clear" w:color="auto" w:fill="BFBFBF"/>
            <w:vAlign w:val="center"/>
          </w:tcPr>
          <w:p w14:paraId="1CCE1351"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417" w:type="dxa"/>
            <w:shd w:val="clear" w:color="auto" w:fill="BFBFBF"/>
            <w:vAlign w:val="center"/>
          </w:tcPr>
          <w:p w14:paraId="28C7DDF9"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r>
      <w:tr w:rsidR="007E7583" w14:paraId="290E11F2" w14:textId="77777777" w:rsidTr="00A7434E">
        <w:trPr>
          <w:trHeight w:val="99"/>
        </w:trPr>
        <w:tc>
          <w:tcPr>
            <w:tcW w:w="1134" w:type="dxa"/>
            <w:vMerge w:val="restart"/>
            <w:shd w:val="clear" w:color="auto" w:fill="auto"/>
            <w:vAlign w:val="center"/>
          </w:tcPr>
          <w:p w14:paraId="61EE3B72" w14:textId="77777777" w:rsidR="007E7583" w:rsidRPr="0065328B" w:rsidRDefault="007E7583" w:rsidP="00A7434E">
            <w:pPr>
              <w:pStyle w:val="Comments"/>
            </w:pPr>
            <w:r w:rsidRPr="0065328B">
              <w:rPr>
                <w:rFonts w:hint="eastAsia"/>
              </w:rPr>
              <w:t>Length of Pre-DFT OCC</w:t>
            </w:r>
          </w:p>
        </w:tc>
        <w:tc>
          <w:tcPr>
            <w:tcW w:w="1560" w:type="dxa"/>
            <w:shd w:val="clear" w:color="auto" w:fill="auto"/>
            <w:vAlign w:val="center"/>
          </w:tcPr>
          <w:p w14:paraId="0B6B7FE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36165B38"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12B643D2"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755485E9"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46A22571"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55834C2C" w14:textId="77777777" w:rsidR="007E7583" w:rsidRPr="0065328B" w:rsidRDefault="007E7583" w:rsidP="00A7434E">
            <w:pPr>
              <w:jc w:val="center"/>
              <w:rPr>
                <w:i/>
                <w:sz w:val="18"/>
                <w:szCs w:val="18"/>
                <w:lang w:eastAsia="zh-CN"/>
              </w:rPr>
            </w:pPr>
            <w:r w:rsidRPr="0065328B">
              <w:rPr>
                <w:rFonts w:ascii="SimSun" w:hAnsi="SimSun" w:hint="eastAsia"/>
                <w:i/>
                <w:color w:val="000000"/>
                <w:sz w:val="18"/>
                <w:szCs w:val="18"/>
                <w:lang w:eastAsia="zh-CN"/>
              </w:rPr>
              <w:t>√</w:t>
            </w:r>
          </w:p>
        </w:tc>
      </w:tr>
      <w:tr w:rsidR="007E7583" w14:paraId="32DBDD01" w14:textId="77777777" w:rsidTr="00A7434E">
        <w:trPr>
          <w:trHeight w:val="99"/>
        </w:trPr>
        <w:tc>
          <w:tcPr>
            <w:tcW w:w="1134" w:type="dxa"/>
            <w:vMerge/>
            <w:shd w:val="clear" w:color="auto" w:fill="auto"/>
            <w:vAlign w:val="center"/>
          </w:tcPr>
          <w:p w14:paraId="1BD34237" w14:textId="77777777" w:rsidR="007E7583" w:rsidRPr="0065328B" w:rsidRDefault="007E7583" w:rsidP="00A7434E">
            <w:pPr>
              <w:pStyle w:val="Comments"/>
            </w:pPr>
          </w:p>
        </w:tc>
        <w:tc>
          <w:tcPr>
            <w:tcW w:w="1560" w:type="dxa"/>
            <w:shd w:val="clear" w:color="auto" w:fill="auto"/>
            <w:vAlign w:val="center"/>
          </w:tcPr>
          <w:p w14:paraId="129FEE8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1C8E93E0"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24CBC242"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37E81533"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5D821A58"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6339937C" w14:textId="77777777" w:rsidR="007E7583" w:rsidRPr="0065328B" w:rsidRDefault="007E7583" w:rsidP="00A7434E">
            <w:pPr>
              <w:jc w:val="center"/>
              <w:rPr>
                <w:i/>
                <w:sz w:val="18"/>
                <w:szCs w:val="18"/>
                <w:lang w:eastAsia="zh-CN"/>
              </w:rPr>
            </w:pPr>
            <w:r w:rsidRPr="0065328B">
              <w:rPr>
                <w:rFonts w:hint="eastAsia"/>
                <w:i/>
                <w:sz w:val="18"/>
                <w:szCs w:val="18"/>
                <w:lang w:eastAsia="zh-CN"/>
              </w:rPr>
              <w:t>2, 4</w:t>
            </w:r>
          </w:p>
        </w:tc>
      </w:tr>
      <w:tr w:rsidR="007E7583" w:rsidRPr="00087070" w14:paraId="42C40601" w14:textId="77777777" w:rsidTr="00A7434E">
        <w:trPr>
          <w:trHeight w:val="99"/>
        </w:trPr>
        <w:tc>
          <w:tcPr>
            <w:tcW w:w="1134" w:type="dxa"/>
            <w:vMerge w:val="restart"/>
            <w:shd w:val="clear" w:color="auto" w:fill="auto"/>
            <w:vAlign w:val="center"/>
          </w:tcPr>
          <w:p w14:paraId="37BA4ADA" w14:textId="77777777" w:rsidR="007E7583" w:rsidRPr="0065328B" w:rsidRDefault="007E7583" w:rsidP="00A7434E">
            <w:pPr>
              <w:pStyle w:val="Comments"/>
            </w:pPr>
            <w:r w:rsidRPr="0065328B">
              <w:rPr>
                <w:rFonts w:hint="eastAsia"/>
              </w:rPr>
              <w:t>Index of Pre-DFT OCC</w:t>
            </w:r>
          </w:p>
        </w:tc>
        <w:tc>
          <w:tcPr>
            <w:tcW w:w="1560" w:type="dxa"/>
            <w:shd w:val="clear" w:color="auto" w:fill="auto"/>
            <w:vAlign w:val="center"/>
          </w:tcPr>
          <w:p w14:paraId="00D65EB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3AFC844C"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046C2E15"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45308BBC"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726D764C"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6C603AFE" w14:textId="77777777" w:rsidR="007E7583" w:rsidRPr="0065328B" w:rsidRDefault="007E7583" w:rsidP="00A7434E">
            <w:pPr>
              <w:jc w:val="center"/>
              <w:rPr>
                <w:i/>
                <w:sz w:val="18"/>
                <w:szCs w:val="18"/>
                <w:lang w:eastAsia="zh-CN"/>
              </w:rPr>
            </w:pPr>
            <w:r w:rsidRPr="0065328B">
              <w:rPr>
                <w:rFonts w:ascii="SimSun" w:hAnsi="SimSun" w:hint="eastAsia"/>
                <w:i/>
                <w:color w:val="000000"/>
                <w:sz w:val="18"/>
                <w:szCs w:val="18"/>
                <w:lang w:eastAsia="zh-CN"/>
              </w:rPr>
              <w:t>√</w:t>
            </w:r>
          </w:p>
        </w:tc>
      </w:tr>
      <w:tr w:rsidR="007E7583" w:rsidRPr="00087070" w14:paraId="637D5214" w14:textId="77777777" w:rsidTr="00A7434E">
        <w:trPr>
          <w:trHeight w:val="99"/>
        </w:trPr>
        <w:tc>
          <w:tcPr>
            <w:tcW w:w="1134" w:type="dxa"/>
            <w:vMerge/>
            <w:shd w:val="clear" w:color="auto" w:fill="auto"/>
            <w:vAlign w:val="center"/>
          </w:tcPr>
          <w:p w14:paraId="75272535" w14:textId="77777777" w:rsidR="007E7583" w:rsidRPr="0065328B" w:rsidRDefault="007E7583" w:rsidP="00A7434E">
            <w:pPr>
              <w:jc w:val="center"/>
              <w:rPr>
                <w:i/>
                <w:sz w:val="18"/>
                <w:szCs w:val="18"/>
                <w:lang w:eastAsia="zh-CN"/>
              </w:rPr>
            </w:pPr>
          </w:p>
        </w:tc>
        <w:tc>
          <w:tcPr>
            <w:tcW w:w="1560" w:type="dxa"/>
            <w:shd w:val="clear" w:color="auto" w:fill="auto"/>
            <w:vAlign w:val="center"/>
          </w:tcPr>
          <w:p w14:paraId="79CB6214"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0A7E94FA"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3525EA1A"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0A92B287"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38D798AB"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417" w:type="dxa"/>
            <w:shd w:val="clear" w:color="auto" w:fill="auto"/>
            <w:vAlign w:val="center"/>
          </w:tcPr>
          <w:p w14:paraId="4208B7BB" w14:textId="77777777" w:rsidR="007E7583" w:rsidRPr="0065328B" w:rsidRDefault="007E7583" w:rsidP="00A7434E">
            <w:pPr>
              <w:jc w:val="center"/>
              <w:rPr>
                <w:i/>
                <w:sz w:val="18"/>
                <w:szCs w:val="18"/>
                <w:lang w:eastAsia="zh-CN"/>
              </w:rPr>
            </w:pPr>
            <w:r w:rsidRPr="0065328B">
              <w:rPr>
                <w:rFonts w:hint="eastAsia"/>
                <w:i/>
                <w:sz w:val="18"/>
                <w:szCs w:val="18"/>
                <w:lang w:eastAsia="zh-CN"/>
              </w:rPr>
              <w:t>0, 1, 2, 3</w:t>
            </w:r>
          </w:p>
        </w:tc>
      </w:tr>
    </w:tbl>
    <w:p w14:paraId="59C2BE9A" w14:textId="77777777" w:rsidR="007E7583" w:rsidRPr="007E6056" w:rsidRDefault="007E7583" w:rsidP="007E7583">
      <w:pPr>
        <w:rPr>
          <w:i/>
          <w:lang w:eastAsia="zh-CN"/>
        </w:rPr>
      </w:pPr>
      <w:r w:rsidRPr="007E6056">
        <w:rPr>
          <w:rFonts w:hint="eastAsia"/>
          <w:i/>
          <w:shd w:val="clear" w:color="auto" w:fill="FFFFFF"/>
          <w:lang w:eastAsia="zh-CN"/>
        </w:rPr>
        <w:t xml:space="preserve">Table 2: Semi-statically-configured parameters </w:t>
      </w:r>
      <w:r w:rsidRPr="00C16541">
        <w:rPr>
          <w:rFonts w:hint="eastAsia"/>
          <w:i/>
          <w:strike/>
          <w:color w:val="FF0000"/>
          <w:shd w:val="clear" w:color="auto" w:fill="FFFFFF"/>
          <w:lang w:eastAsia="zh-CN"/>
        </w:rPr>
        <w:t>and their value ranges</w:t>
      </w:r>
      <w:r>
        <w:rPr>
          <w:rFonts w:hint="eastAsia"/>
          <w:i/>
          <w:strike/>
          <w:color w:val="FF0000"/>
          <w:shd w:val="clear" w:color="auto" w:fill="FFFFFF"/>
          <w:lang w:eastAsia="zh-CN"/>
        </w:rPr>
        <w:t xml:space="preserve"> </w:t>
      </w:r>
      <w:r w:rsidRPr="00C16541">
        <w:rPr>
          <w:rFonts w:hint="eastAsia"/>
          <w:i/>
          <w:color w:val="FF000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7583" w:rsidRPr="0065328B" w14:paraId="54832356" w14:textId="77777777" w:rsidTr="00A7434E">
        <w:tc>
          <w:tcPr>
            <w:tcW w:w="2694" w:type="dxa"/>
            <w:gridSpan w:val="2"/>
            <w:shd w:val="clear" w:color="auto" w:fill="auto"/>
            <w:vAlign w:val="center"/>
          </w:tcPr>
          <w:p w14:paraId="1F170505" w14:textId="77777777" w:rsidR="007E7583" w:rsidRPr="0065328B" w:rsidRDefault="007E7583" w:rsidP="00A7434E">
            <w:pPr>
              <w:snapToGrid w:val="0"/>
              <w:jc w:val="center"/>
              <w:rPr>
                <w:i/>
                <w:sz w:val="18"/>
                <w:szCs w:val="18"/>
                <w:lang w:eastAsia="zh-CN"/>
              </w:rPr>
            </w:pPr>
          </w:p>
        </w:tc>
        <w:tc>
          <w:tcPr>
            <w:tcW w:w="1417" w:type="dxa"/>
            <w:shd w:val="clear" w:color="auto" w:fill="auto"/>
            <w:vAlign w:val="center"/>
          </w:tcPr>
          <w:p w14:paraId="512859F2"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140F7D8C"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14:paraId="3150152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PUCCH Format 1</w:t>
            </w:r>
          </w:p>
        </w:tc>
        <w:tc>
          <w:tcPr>
            <w:tcW w:w="1560" w:type="dxa"/>
            <w:shd w:val="clear" w:color="auto" w:fill="auto"/>
            <w:vAlign w:val="center"/>
          </w:tcPr>
          <w:p w14:paraId="6848B3A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48215E9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14:paraId="4335CA6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PUCCH Format 3</w:t>
            </w:r>
          </w:p>
        </w:tc>
        <w:tc>
          <w:tcPr>
            <w:tcW w:w="1417" w:type="dxa"/>
            <w:shd w:val="clear" w:color="auto" w:fill="auto"/>
          </w:tcPr>
          <w:p w14:paraId="01A2903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PUCCH Format 4</w:t>
            </w:r>
          </w:p>
        </w:tc>
      </w:tr>
      <w:tr w:rsidR="007E7583" w:rsidRPr="0065328B" w14:paraId="0E04A3FD" w14:textId="77777777" w:rsidTr="00A7434E">
        <w:tc>
          <w:tcPr>
            <w:tcW w:w="1134" w:type="dxa"/>
            <w:vMerge w:val="restart"/>
            <w:shd w:val="clear" w:color="auto" w:fill="auto"/>
            <w:vAlign w:val="center"/>
          </w:tcPr>
          <w:p w14:paraId="45EF6B2A" w14:textId="77777777" w:rsidR="007E7583" w:rsidRPr="0065328B" w:rsidRDefault="007E7583" w:rsidP="00A7434E">
            <w:pPr>
              <w:pStyle w:val="Comments"/>
            </w:pPr>
            <w:r w:rsidRPr="0065328B">
              <w:rPr>
                <w:rFonts w:hint="eastAsia"/>
              </w:rPr>
              <w:t>Number of slots</w:t>
            </w:r>
          </w:p>
        </w:tc>
        <w:tc>
          <w:tcPr>
            <w:tcW w:w="1560" w:type="dxa"/>
            <w:shd w:val="clear" w:color="auto" w:fill="auto"/>
            <w:vAlign w:val="center"/>
          </w:tcPr>
          <w:p w14:paraId="0CEF162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417" w:type="dxa"/>
            <w:shd w:val="clear" w:color="auto" w:fill="BFBFBF"/>
            <w:vAlign w:val="center"/>
          </w:tcPr>
          <w:p w14:paraId="4B31C59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4F75E927" w14:textId="77777777" w:rsidR="007E7583" w:rsidRPr="0065328B" w:rsidRDefault="007E7583" w:rsidP="00A7434E">
            <w:pPr>
              <w:jc w:val="center"/>
              <w:rPr>
                <w:i/>
                <w:sz w:val="18"/>
                <w:szCs w:val="18"/>
              </w:rPr>
            </w:pPr>
            <w:r w:rsidRPr="0065328B">
              <w:rPr>
                <w:rFonts w:hint="eastAsia"/>
                <w:i/>
                <w:sz w:val="18"/>
                <w:szCs w:val="18"/>
                <w:lang w:eastAsia="zh-CN"/>
              </w:rPr>
              <w:t>Configured</w:t>
            </w:r>
          </w:p>
        </w:tc>
        <w:tc>
          <w:tcPr>
            <w:tcW w:w="1560" w:type="dxa"/>
            <w:shd w:val="clear" w:color="auto" w:fill="BFBFBF"/>
            <w:vAlign w:val="center"/>
          </w:tcPr>
          <w:p w14:paraId="797E58F4"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auto"/>
            <w:vAlign w:val="center"/>
          </w:tcPr>
          <w:p w14:paraId="7F277608" w14:textId="77777777" w:rsidR="007E7583" w:rsidRPr="0065328B" w:rsidRDefault="007E7583" w:rsidP="00A7434E">
            <w:pPr>
              <w:jc w:val="center"/>
              <w:rPr>
                <w:i/>
                <w:sz w:val="18"/>
                <w:szCs w:val="18"/>
                <w:lang w:eastAsia="zh-CN"/>
              </w:rPr>
            </w:pPr>
            <w:r w:rsidRPr="0065328B">
              <w:rPr>
                <w:rFonts w:hint="eastAsia"/>
                <w:i/>
                <w:sz w:val="18"/>
                <w:szCs w:val="18"/>
                <w:lang w:eastAsia="zh-CN"/>
              </w:rPr>
              <w:t>Configured</w:t>
            </w:r>
          </w:p>
        </w:tc>
        <w:tc>
          <w:tcPr>
            <w:tcW w:w="1417" w:type="dxa"/>
            <w:shd w:val="clear" w:color="auto" w:fill="auto"/>
            <w:vAlign w:val="center"/>
          </w:tcPr>
          <w:p w14:paraId="27E8189A" w14:textId="77777777" w:rsidR="007E7583" w:rsidRPr="0065328B" w:rsidRDefault="007E7583" w:rsidP="00A7434E">
            <w:pPr>
              <w:jc w:val="center"/>
              <w:rPr>
                <w:i/>
                <w:sz w:val="18"/>
                <w:szCs w:val="18"/>
                <w:lang w:eastAsia="zh-CN"/>
              </w:rPr>
            </w:pPr>
            <w:r w:rsidRPr="0065328B">
              <w:rPr>
                <w:rFonts w:hint="eastAsia"/>
                <w:i/>
                <w:sz w:val="18"/>
                <w:szCs w:val="18"/>
                <w:lang w:eastAsia="zh-CN"/>
              </w:rPr>
              <w:t>Configured</w:t>
            </w:r>
          </w:p>
        </w:tc>
      </w:tr>
      <w:tr w:rsidR="007E7583" w:rsidRPr="0065328B" w14:paraId="5F5064E3" w14:textId="77777777" w:rsidTr="00A7434E">
        <w:tc>
          <w:tcPr>
            <w:tcW w:w="1134" w:type="dxa"/>
            <w:vMerge/>
            <w:shd w:val="clear" w:color="auto" w:fill="auto"/>
            <w:vAlign w:val="center"/>
          </w:tcPr>
          <w:p w14:paraId="6313E4CB" w14:textId="77777777" w:rsidR="007E7583" w:rsidRPr="0065328B" w:rsidRDefault="007E7583" w:rsidP="00A7434E">
            <w:pPr>
              <w:jc w:val="center"/>
              <w:rPr>
                <w:i/>
                <w:sz w:val="18"/>
                <w:szCs w:val="18"/>
                <w:lang w:eastAsia="zh-CN"/>
              </w:rPr>
            </w:pPr>
          </w:p>
        </w:tc>
        <w:tc>
          <w:tcPr>
            <w:tcW w:w="1560" w:type="dxa"/>
            <w:shd w:val="clear" w:color="auto" w:fill="auto"/>
            <w:vAlign w:val="center"/>
          </w:tcPr>
          <w:p w14:paraId="0D3D2F5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417" w:type="dxa"/>
            <w:shd w:val="clear" w:color="auto" w:fill="BFBFBF"/>
            <w:vAlign w:val="center"/>
          </w:tcPr>
          <w:p w14:paraId="7F4CFBA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475F55F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1, y1, y2, y3</w:t>
            </w:r>
          </w:p>
        </w:tc>
        <w:tc>
          <w:tcPr>
            <w:tcW w:w="1560" w:type="dxa"/>
            <w:shd w:val="clear" w:color="auto" w:fill="BFBFBF"/>
            <w:vAlign w:val="center"/>
          </w:tcPr>
          <w:p w14:paraId="2F70C66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1478650B" w14:textId="77777777" w:rsidR="007E7583" w:rsidRPr="0065328B" w:rsidRDefault="007E7583" w:rsidP="00A7434E">
            <w:pPr>
              <w:snapToGrid w:val="0"/>
              <w:jc w:val="center"/>
              <w:rPr>
                <w:i/>
                <w:color w:val="FF0000"/>
                <w:sz w:val="18"/>
                <w:szCs w:val="18"/>
                <w:lang w:eastAsia="zh-CN"/>
              </w:rPr>
            </w:pPr>
            <w:r w:rsidRPr="0065328B">
              <w:rPr>
                <w:rFonts w:hint="eastAsia"/>
                <w:i/>
                <w:sz w:val="18"/>
                <w:szCs w:val="18"/>
                <w:lang w:eastAsia="zh-CN"/>
              </w:rPr>
              <w:t>1, y1, y2, y3</w:t>
            </w:r>
          </w:p>
        </w:tc>
        <w:tc>
          <w:tcPr>
            <w:tcW w:w="1417" w:type="dxa"/>
            <w:shd w:val="clear" w:color="auto" w:fill="auto"/>
            <w:vAlign w:val="center"/>
          </w:tcPr>
          <w:p w14:paraId="69C901A1" w14:textId="77777777" w:rsidR="007E7583" w:rsidRPr="0065328B" w:rsidRDefault="007E7583" w:rsidP="00A7434E">
            <w:pPr>
              <w:snapToGrid w:val="0"/>
              <w:jc w:val="center"/>
              <w:rPr>
                <w:i/>
                <w:color w:val="FF0000"/>
                <w:sz w:val="18"/>
                <w:szCs w:val="18"/>
                <w:lang w:eastAsia="zh-CN"/>
              </w:rPr>
            </w:pPr>
            <w:r w:rsidRPr="0065328B">
              <w:rPr>
                <w:rFonts w:hint="eastAsia"/>
                <w:i/>
                <w:sz w:val="18"/>
                <w:szCs w:val="18"/>
                <w:lang w:eastAsia="zh-CN"/>
              </w:rPr>
              <w:t>1, y1, y2, y3</w:t>
            </w:r>
          </w:p>
        </w:tc>
      </w:tr>
    </w:tbl>
    <w:p w14:paraId="2A3B4BC8" w14:textId="77777777" w:rsidR="007E7583" w:rsidRDefault="007E7583" w:rsidP="007E7583"/>
    <w:p w14:paraId="3FD7000A" w14:textId="77777777" w:rsidR="007E7583" w:rsidRPr="00D53FC0" w:rsidRDefault="007E7583" w:rsidP="007E7583">
      <w:r w:rsidRPr="00D53FC0">
        <w:rPr>
          <w:highlight w:val="green"/>
        </w:rPr>
        <w:t>Agreements</w:t>
      </w:r>
      <w:r w:rsidRPr="00D53FC0">
        <w:t>:</w:t>
      </w:r>
    </w:p>
    <w:p w14:paraId="362944F1" w14:textId="77777777" w:rsidR="007E7583" w:rsidRPr="00D53FC0"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6846AC10" w14:textId="77777777" w:rsidR="007E7583" w:rsidRPr="00D53FC0"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7A43CBD5" w14:textId="77777777" w:rsidR="007E7583" w:rsidRPr="00D53FC0"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15EFAB69" w14:textId="77777777" w:rsidR="007E7583" w:rsidRPr="00D53FC0" w:rsidRDefault="007E7583" w:rsidP="007E7583">
      <w:pPr>
        <w:pStyle w:val="BodyText"/>
        <w:numPr>
          <w:ilvl w:val="2"/>
          <w:numId w:val="32"/>
        </w:numPr>
        <w:overflowPunct/>
        <w:autoSpaceDE/>
        <w:autoSpaceDN/>
        <w:adjustRightInd/>
        <w:spacing w:after="0"/>
        <w:jc w:val="both"/>
        <w:textAlignment w:val="auto"/>
        <w:rPr>
          <w:color w:val="000000"/>
          <w:lang w:eastAsia="zh-CN"/>
        </w:rPr>
      </w:pPr>
      <w:r w:rsidRPr="00D53FC0">
        <w:rPr>
          <w:color w:val="000000"/>
          <w:lang w:eastAsia="zh-CN"/>
        </w:rPr>
        <w:t>FFS other details (no additional RRC impact)</w:t>
      </w:r>
    </w:p>
    <w:p w14:paraId="76DF654B" w14:textId="77777777" w:rsidR="007E7583" w:rsidRPr="00D53D77" w:rsidRDefault="007E7583" w:rsidP="007E7583">
      <w:r w:rsidRPr="00D53D77">
        <w:rPr>
          <w:highlight w:val="green"/>
        </w:rPr>
        <w:t>Agreements</w:t>
      </w:r>
      <w:r w:rsidRPr="00D53D77">
        <w:t>:</w:t>
      </w:r>
    </w:p>
    <w:p w14:paraId="733DD51F" w14:textId="77777777" w:rsidR="007E7583" w:rsidRPr="00D53D77" w:rsidRDefault="007E7583" w:rsidP="007E7583">
      <w:pPr>
        <w:numPr>
          <w:ilvl w:val="0"/>
          <w:numId w:val="38"/>
        </w:numPr>
        <w:overflowPunct/>
        <w:autoSpaceDE/>
        <w:autoSpaceDN/>
        <w:adjustRightInd/>
        <w:spacing w:after="0"/>
        <w:textAlignment w:val="auto"/>
      </w:pPr>
      <w:r w:rsidRPr="00D53D77">
        <w:rPr>
          <w:rFonts w:hint="eastAsia"/>
        </w:rPr>
        <w:t>For PUCCH resource allocation with fallback DCI,</w:t>
      </w:r>
    </w:p>
    <w:p w14:paraId="2625EF3D" w14:textId="77777777" w:rsidR="007E7583" w:rsidRPr="00D53D77" w:rsidRDefault="007E7583" w:rsidP="007E7583">
      <w:pPr>
        <w:numPr>
          <w:ilvl w:val="1"/>
          <w:numId w:val="38"/>
        </w:numPr>
        <w:overflowPunct/>
        <w:autoSpaceDE/>
        <w:autoSpaceDN/>
        <w:adjustRightInd/>
        <w:spacing w:after="0"/>
        <w:textAlignment w:val="auto"/>
      </w:pPr>
      <w:r w:rsidRPr="00D53D77">
        <w:rPr>
          <w:rFonts w:hint="eastAsia"/>
        </w:rPr>
        <w:t>The same approach is used as that with normal DCI.</w:t>
      </w:r>
    </w:p>
    <w:p w14:paraId="1857BD12" w14:textId="77777777" w:rsidR="007E7583" w:rsidRPr="00BA3C71" w:rsidRDefault="007E7583" w:rsidP="007E7583">
      <w:pPr>
        <w:rPr>
          <w:sz w:val="32"/>
        </w:rPr>
      </w:pPr>
    </w:p>
    <w:p w14:paraId="78FD2112" w14:textId="77777777" w:rsidR="007E7583" w:rsidRPr="00BA3C71" w:rsidRDefault="007E7583" w:rsidP="007E7583">
      <w:r w:rsidRPr="00BA3C71">
        <w:rPr>
          <w:highlight w:val="green"/>
        </w:rPr>
        <w:t>Agreements</w:t>
      </w:r>
      <w:r w:rsidRPr="00BA3C71">
        <w:t>:</w:t>
      </w:r>
    </w:p>
    <w:p w14:paraId="21EA9EF6" w14:textId="77777777" w:rsidR="007E7583" w:rsidRPr="00BA3C71" w:rsidRDefault="007E7583" w:rsidP="007E7583">
      <w:pPr>
        <w:numPr>
          <w:ilvl w:val="0"/>
          <w:numId w:val="38"/>
        </w:numPr>
        <w:overflowPunct/>
        <w:autoSpaceDE/>
        <w:autoSpaceDN/>
        <w:adjustRightInd/>
        <w:spacing w:after="0"/>
        <w:textAlignment w:val="auto"/>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49D18730" w14:textId="6960DDA5" w:rsidR="007E7583" w:rsidRDefault="007E7583" w:rsidP="00D8265B">
      <w:pPr>
        <w:spacing w:after="120"/>
        <w:jc w:val="both"/>
        <w:rPr>
          <w:bCs/>
          <w:lang w:val="en-US"/>
        </w:rPr>
      </w:pPr>
    </w:p>
    <w:p w14:paraId="4423FF8C" w14:textId="77777777" w:rsidR="007E7583" w:rsidRDefault="007E7583" w:rsidP="00D8265B">
      <w:pPr>
        <w:spacing w:after="120"/>
        <w:jc w:val="both"/>
        <w:rPr>
          <w:bCs/>
          <w:lang w:val="en-US"/>
        </w:rPr>
      </w:pPr>
    </w:p>
    <w:p w14:paraId="4B50EC77" w14:textId="7D591E67" w:rsidR="00235AA6" w:rsidRPr="00B92726" w:rsidRDefault="00235AA6" w:rsidP="00235AA6">
      <w:r w:rsidRPr="00B92726">
        <w:rPr>
          <w:highlight w:val="green"/>
        </w:rPr>
        <w:t>Agreements:</w:t>
      </w:r>
      <w:r>
        <w:t xml:space="preserve"> </w:t>
      </w:r>
      <w:r>
        <w:fldChar w:fldCharType="begin"/>
      </w:r>
      <w:r>
        <w:instrText xml:space="preserve"> REF _Ref494639601 \r \h </w:instrText>
      </w:r>
      <w:r>
        <w:fldChar w:fldCharType="separate"/>
      </w:r>
      <w:r w:rsidR="008C4BC2">
        <w:t>[3]</w:t>
      </w:r>
      <w:r>
        <w:fldChar w:fldCharType="end"/>
      </w:r>
      <w:r>
        <w:t>:</w:t>
      </w:r>
    </w:p>
    <w:p w14:paraId="7A8C5B7B" w14:textId="77777777" w:rsidR="00235AA6" w:rsidRPr="00B92726" w:rsidRDefault="00235AA6" w:rsidP="00235AA6">
      <w:pPr>
        <w:numPr>
          <w:ilvl w:val="0"/>
          <w:numId w:val="26"/>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759E7E1C" w14:textId="77777777" w:rsidR="00235AA6" w:rsidRPr="00B92726" w:rsidRDefault="00235AA6" w:rsidP="00235AA6">
      <w:pPr>
        <w:numPr>
          <w:ilvl w:val="1"/>
          <w:numId w:val="26"/>
        </w:numPr>
        <w:overflowPunct/>
        <w:autoSpaceDE/>
        <w:autoSpaceDN/>
        <w:adjustRightInd/>
        <w:spacing w:after="0"/>
        <w:textAlignment w:val="auto"/>
      </w:pPr>
      <w:r w:rsidRPr="00B92726">
        <w:t xml:space="preserve">Opt.1: One or multiple set(s) of PUCCH resources consisting of same or different PUCCH formats. </w:t>
      </w:r>
    </w:p>
    <w:p w14:paraId="5C58DEE6" w14:textId="77777777" w:rsidR="00235AA6" w:rsidRPr="00B92726" w:rsidRDefault="00235AA6" w:rsidP="00235AA6">
      <w:pPr>
        <w:numPr>
          <w:ilvl w:val="1"/>
          <w:numId w:val="26"/>
        </w:numPr>
        <w:overflowPunct/>
        <w:autoSpaceDE/>
        <w:autoSpaceDN/>
        <w:adjustRightInd/>
        <w:spacing w:after="0"/>
        <w:textAlignment w:val="auto"/>
      </w:pPr>
      <w:r w:rsidRPr="00B92726">
        <w:t>Opt.2: One or multiple set(s) of PUCCH resources for each PUCCH format.</w:t>
      </w:r>
    </w:p>
    <w:p w14:paraId="586BF897" w14:textId="77777777" w:rsidR="00235AA6" w:rsidRPr="00B92726" w:rsidRDefault="00235AA6" w:rsidP="00235AA6">
      <w:pPr>
        <w:numPr>
          <w:ilvl w:val="1"/>
          <w:numId w:val="26"/>
        </w:numPr>
        <w:overflowPunct/>
        <w:autoSpaceDE/>
        <w:autoSpaceDN/>
        <w:adjustRightInd/>
        <w:spacing w:after="0"/>
        <w:textAlignment w:val="auto"/>
      </w:pPr>
      <w:r w:rsidRPr="00B92726">
        <w:t>Opt.3: A set of PUCCH resources for each duration of each PUCCH format.</w:t>
      </w:r>
    </w:p>
    <w:p w14:paraId="412CAD4B" w14:textId="77777777" w:rsidR="00235AA6" w:rsidRPr="00B92726" w:rsidRDefault="00235AA6" w:rsidP="00235AA6">
      <w:pPr>
        <w:numPr>
          <w:ilvl w:val="1"/>
          <w:numId w:val="26"/>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A00FA6C"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rPr>
          <w:lang w:val="en-US"/>
        </w:rPr>
        <w:t xml:space="preserve">FFS: How to identify a PUCCH resource from the set of PUCCH resource. </w:t>
      </w:r>
    </w:p>
    <w:p w14:paraId="4293FBD1" w14:textId="77777777" w:rsidR="00235AA6" w:rsidRPr="00B92726" w:rsidRDefault="00235AA6" w:rsidP="00235AA6">
      <w:pPr>
        <w:numPr>
          <w:ilvl w:val="1"/>
          <w:numId w:val="26"/>
        </w:numPr>
        <w:overflowPunct/>
        <w:autoSpaceDE/>
        <w:autoSpaceDN/>
        <w:adjustRightInd/>
        <w:spacing w:after="0"/>
        <w:textAlignment w:val="auto"/>
        <w:rPr>
          <w:lang w:val="en-US"/>
        </w:rPr>
      </w:pPr>
      <w:r w:rsidRPr="00B92726">
        <w:t>At least for HARQ-ACK, the starting slot of PUCCH is indicated by DCI.</w:t>
      </w:r>
    </w:p>
    <w:p w14:paraId="4230610F" w14:textId="77777777" w:rsidR="00235AA6" w:rsidRPr="00B92726" w:rsidRDefault="00235AA6" w:rsidP="00235AA6">
      <w:pPr>
        <w:numPr>
          <w:ilvl w:val="2"/>
          <w:numId w:val="26"/>
        </w:numPr>
        <w:overflowPunct/>
        <w:autoSpaceDE/>
        <w:autoSpaceDN/>
        <w:adjustRightInd/>
        <w:spacing w:after="0"/>
        <w:textAlignment w:val="auto"/>
        <w:rPr>
          <w:lang w:val="en-US"/>
        </w:rPr>
      </w:pPr>
      <w:r w:rsidRPr="00B92726">
        <w:t xml:space="preserve">Earliest transmission timing is based on UE capability </w:t>
      </w:r>
    </w:p>
    <w:p w14:paraId="55085803"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t>FFS how PUCCH resource is defined</w:t>
      </w:r>
    </w:p>
    <w:p w14:paraId="0EC8B68F" w14:textId="77777777" w:rsidR="00235AA6" w:rsidRDefault="00235AA6" w:rsidP="00D8265B">
      <w:pPr>
        <w:tabs>
          <w:tab w:val="left" w:pos="0"/>
        </w:tabs>
        <w:rPr>
          <w:rFonts w:eastAsia="MS Mincho"/>
          <w:b/>
          <w:highlight w:val="green"/>
          <w:u w:val="single"/>
          <w:lang w:eastAsia="ja-JP"/>
        </w:rPr>
      </w:pPr>
    </w:p>
    <w:p w14:paraId="2CFAC87D" w14:textId="5EF04FED" w:rsidR="00D8265B" w:rsidRPr="00B92FD8" w:rsidRDefault="00D8265B" w:rsidP="00D8265B">
      <w:pPr>
        <w:tabs>
          <w:tab w:val="left" w:pos="0"/>
        </w:tabs>
        <w:rPr>
          <w:rFonts w:eastAsia="MS Mincho"/>
          <w:b/>
          <w:u w:val="single"/>
          <w:lang w:eastAsia="ja-JP"/>
        </w:rPr>
      </w:pPr>
      <w:r w:rsidRPr="00BD1951">
        <w:rPr>
          <w:rFonts w:eastAsia="MS Mincho" w:hint="eastAsia"/>
          <w:b/>
          <w:highlight w:val="green"/>
          <w:u w:val="single"/>
          <w:lang w:eastAsia="ja-JP"/>
        </w:rPr>
        <w:t>Agreements</w:t>
      </w:r>
      <w:r w:rsidR="00235AA6">
        <w:rPr>
          <w:rFonts w:eastAsia="MS Mincho"/>
          <w:b/>
          <w:u w:val="single"/>
          <w:lang w:eastAsia="ja-JP"/>
        </w:rPr>
        <w:t xml:space="preserve"> </w:t>
      </w:r>
      <w:r w:rsidR="00235AA6">
        <w:rPr>
          <w:rFonts w:eastAsia="MS Mincho"/>
          <w:b/>
          <w:highlight w:val="green"/>
          <w:u w:val="single"/>
          <w:lang w:eastAsia="ja-JP"/>
        </w:rPr>
        <w:fldChar w:fldCharType="begin"/>
      </w:r>
      <w:r w:rsidR="00235AA6">
        <w:rPr>
          <w:rFonts w:eastAsia="MS Mincho"/>
          <w:b/>
          <w:u w:val="single"/>
          <w:lang w:eastAsia="ja-JP"/>
        </w:rPr>
        <w:instrText xml:space="preserve"> REF _Ref494639617 \r \h </w:instrText>
      </w:r>
      <w:r w:rsidR="00235AA6">
        <w:rPr>
          <w:rFonts w:eastAsia="MS Mincho"/>
          <w:b/>
          <w:highlight w:val="green"/>
          <w:u w:val="single"/>
          <w:lang w:eastAsia="ja-JP"/>
        </w:rPr>
      </w:r>
      <w:r w:rsidR="00235AA6">
        <w:rPr>
          <w:rFonts w:eastAsia="MS Mincho"/>
          <w:b/>
          <w:highlight w:val="green"/>
          <w:u w:val="single"/>
          <w:lang w:eastAsia="ja-JP"/>
        </w:rPr>
        <w:fldChar w:fldCharType="separate"/>
      </w:r>
      <w:r w:rsidR="008C4BC2">
        <w:rPr>
          <w:rFonts w:eastAsia="MS Mincho"/>
          <w:b/>
          <w:u w:val="single"/>
          <w:lang w:eastAsia="ja-JP"/>
        </w:rPr>
        <w:t>[4]</w:t>
      </w:r>
      <w:r w:rsidR="00235AA6">
        <w:rPr>
          <w:rFonts w:eastAsia="MS Mincho"/>
          <w:b/>
          <w:highlight w:val="green"/>
          <w:u w:val="single"/>
          <w:lang w:eastAsia="ja-JP"/>
        </w:rPr>
        <w:fldChar w:fldCharType="end"/>
      </w:r>
      <w:r w:rsidR="00235AA6">
        <w:rPr>
          <w:rFonts w:eastAsia="MS Mincho"/>
          <w:b/>
          <w:u w:val="single"/>
          <w:lang w:eastAsia="ja-JP"/>
        </w:rPr>
        <w:t>:</w:t>
      </w:r>
    </w:p>
    <w:p w14:paraId="2BEA3B4D"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lastRenderedPageBreak/>
        <w:t xml:space="preserve">In </w:t>
      </w:r>
      <w:r w:rsidRPr="00ED61D0">
        <w:rPr>
          <w:rFonts w:eastAsia="MS Mincho"/>
          <w:lang w:eastAsia="ja-JP"/>
        </w:rPr>
        <w:t>order</w:t>
      </w:r>
      <w:r w:rsidRPr="00ED61D0">
        <w:rPr>
          <w:rFonts w:eastAsia="MS Mincho" w:hint="eastAsia"/>
          <w:lang w:eastAsia="ja-JP"/>
        </w:rPr>
        <w:t xml:space="preserve"> </w:t>
      </w:r>
      <w:r w:rsidRPr="00ED61D0">
        <w:rPr>
          <w:rFonts w:eastAsia="MS Mincho"/>
          <w:lang w:eastAsia="ja-JP"/>
        </w:rPr>
        <w:t xml:space="preserve">to identify PUCCH resource, </w:t>
      </w:r>
      <w:r w:rsidRPr="00ED61D0">
        <w:rPr>
          <w:rFonts w:eastAsia="MS Mincho"/>
          <w:b/>
          <w:u w:val="single"/>
          <w:lang w:eastAsia="ja-JP"/>
        </w:rPr>
        <w:t xml:space="preserve">at least </w:t>
      </w:r>
      <w:r w:rsidRPr="00ED61D0">
        <w:rPr>
          <w:rFonts w:eastAsia="MS Mincho"/>
          <w:lang w:eastAsia="ja-JP"/>
        </w:rPr>
        <w:t>following are known by the UE:</w:t>
      </w:r>
    </w:p>
    <w:p w14:paraId="53F1D549"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PU</w:t>
      </w:r>
      <w:r w:rsidRPr="00ED61D0">
        <w:rPr>
          <w:rFonts w:eastAsia="MS Mincho"/>
          <w:lang w:eastAsia="ja-JP"/>
        </w:rPr>
        <w:t>CCH format</w:t>
      </w:r>
    </w:p>
    <w:p w14:paraId="7F9022F7"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Starting symbol in a slot</w:t>
      </w:r>
    </w:p>
    <w:p w14:paraId="579A4894"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Which slot(s) the PUCCH is transmitted</w:t>
      </w:r>
    </w:p>
    <w:p w14:paraId="54DF308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PRB </w:t>
      </w:r>
      <w:r w:rsidRPr="00ED61D0">
        <w:rPr>
          <w:rFonts w:eastAsia="MS Mincho"/>
          <w:lang w:eastAsia="ja-JP"/>
        </w:rPr>
        <w:t>allocation</w:t>
      </w:r>
      <w:r w:rsidRPr="00ED61D0">
        <w:rPr>
          <w:rFonts w:eastAsia="MS Mincho" w:hint="eastAsia"/>
          <w:lang w:eastAsia="ja-JP"/>
        </w:rPr>
        <w:t xml:space="preserve"> within the UL BWP</w:t>
      </w:r>
    </w:p>
    <w:p w14:paraId="11549D6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up to 2 bits,</w:t>
      </w:r>
    </w:p>
    <w:p w14:paraId="7628534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040F041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more than 2 bits,</w:t>
      </w:r>
    </w:p>
    <w:p w14:paraId="4F1BA1AB"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 additional parameters are identified</w:t>
      </w:r>
    </w:p>
    <w:p w14:paraId="7215FE60"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up to 2 bits,</w:t>
      </w:r>
    </w:p>
    <w:p w14:paraId="50CCA03C"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552C054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4D3225A"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more than 2 bits,</w:t>
      </w:r>
    </w:p>
    <w:p w14:paraId="02D99AF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11A6EA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For long-PUCCH for UCI of up to 2 bits,</w:t>
      </w:r>
    </w:p>
    <w:p w14:paraId="1E152CEF"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2D6992E2"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4634BB9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Sequence/code index</w:t>
      </w:r>
    </w:p>
    <w:p w14:paraId="700CB736"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OCC and, e.g., cyclic-shift</w:t>
      </w:r>
    </w:p>
    <w:p w14:paraId="32DD9764"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A05AC12"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no multiplexing capacity,</w:t>
      </w:r>
    </w:p>
    <w:p w14:paraId="46A7191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37A4639"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54E4BB64"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65F5DE7E"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multiplexing capacity,</w:t>
      </w:r>
    </w:p>
    <w:p w14:paraId="24656895"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FFS: details</w:t>
      </w:r>
    </w:p>
    <w:p w14:paraId="6169E9AE"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FFS: for transmit diversity</w:t>
      </w:r>
    </w:p>
    <w:p w14:paraId="373691FA"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i/>
          <w:lang w:eastAsia="ja-JP"/>
        </w:rPr>
      </w:pPr>
      <w:r w:rsidRPr="00ED61D0">
        <w:rPr>
          <w:rFonts w:eastAsia="MS Mincho"/>
          <w:lang w:eastAsia="ja-JP"/>
        </w:rPr>
        <w:t>FFS: signaling aspects, e.g., implicit, explicit, table, etc.</w:t>
      </w:r>
    </w:p>
    <w:p w14:paraId="438AEE86" w14:textId="77777777" w:rsidR="00D8265B" w:rsidRDefault="00D8265B" w:rsidP="00D8265B">
      <w:pPr>
        <w:spacing w:after="120"/>
        <w:ind w:left="360"/>
        <w:jc w:val="both"/>
        <w:rPr>
          <w:bCs/>
          <w:lang w:val="en-US"/>
        </w:rPr>
      </w:pPr>
    </w:p>
    <w:p w14:paraId="43ED6831" w14:textId="6D6EBA2F" w:rsidR="00D8265B" w:rsidRPr="009A636F" w:rsidRDefault="00D8265B" w:rsidP="00D8265B">
      <w:pPr>
        <w:spacing w:after="120"/>
        <w:ind w:left="360"/>
        <w:jc w:val="both"/>
        <w:rPr>
          <w:bCs/>
          <w:lang w:val="en-US"/>
        </w:rPr>
      </w:pPr>
      <w:r>
        <w:rPr>
          <w:bCs/>
          <w:lang w:val="en-US"/>
        </w:rPr>
        <w:t xml:space="preserve">Furthermore, in earlier meetings, the following agreements related to </w:t>
      </w:r>
      <w:r w:rsidRPr="009A636F">
        <w:rPr>
          <w:bCs/>
          <w:lang w:val="en-US"/>
        </w:rPr>
        <w:t xml:space="preserve">short PUCCH were made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8C4BC2">
        <w:rPr>
          <w:bCs/>
          <w:lang w:val="en-US"/>
        </w:rPr>
        <w:t>[5]</w:t>
      </w:r>
      <w:r>
        <w:rPr>
          <w:bCs/>
          <w:lang w:val="en-US"/>
        </w:rPr>
        <w:fldChar w:fldCharType="end"/>
      </w:r>
      <w:r w:rsidRPr="009A636F">
        <w:rPr>
          <w:bCs/>
          <w:lang w:val="en-US"/>
        </w:rPr>
        <w:t>:</w:t>
      </w:r>
    </w:p>
    <w:p w14:paraId="05C2EDA8" w14:textId="4BE98EAA"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8C4BC2">
        <w:rPr>
          <w:bCs/>
          <w:lang w:val="en-US"/>
        </w:rPr>
        <w:t>[5]</w:t>
      </w:r>
      <w:r>
        <w:rPr>
          <w:bCs/>
          <w:lang w:val="en-US"/>
        </w:rPr>
        <w:fldChar w:fldCharType="end"/>
      </w:r>
      <w:r w:rsidR="00235AA6">
        <w:rPr>
          <w:bCs/>
          <w:lang w:val="en-US"/>
        </w:rPr>
        <w:t>:</w:t>
      </w:r>
    </w:p>
    <w:p w14:paraId="2223EEF2"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57927422"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Timing between DL data reception and corresponding acknowledgement is indicated by a field in the DCI from a set of values</w:t>
      </w:r>
    </w:p>
    <w:p w14:paraId="287E1B5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set of values is configured by higher layer</w:t>
      </w:r>
    </w:p>
    <w:p w14:paraId="08EC7E8E"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73BFB0C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PUCCH resource includes time, frequency and, when applicable, code domains.</w:t>
      </w:r>
    </w:p>
    <w:p w14:paraId="1BEE908D" w14:textId="77777777" w:rsidR="00D8265B" w:rsidRPr="005F365F" w:rsidRDefault="00D8265B" w:rsidP="00D8265B">
      <w:pPr>
        <w:pStyle w:val="ListParagraph"/>
        <w:numPr>
          <w:ilvl w:val="2"/>
          <w:numId w:val="17"/>
        </w:numPr>
        <w:rPr>
          <w:rFonts w:eastAsia="MS Mincho"/>
          <w:i/>
          <w:sz w:val="20"/>
          <w:lang w:val="en-US" w:eastAsia="ja-JP"/>
        </w:rPr>
      </w:pPr>
      <w:r w:rsidRPr="005F365F">
        <w:rPr>
          <w:rFonts w:eastAsia="MS Mincho"/>
          <w:i/>
          <w:sz w:val="20"/>
          <w:lang w:val="en-US" w:eastAsia="ja-JP"/>
        </w:rPr>
        <w:t>FFS details e.g., if the time in the PUCCH resource includes both slot and symbol, or only symbol in a slot</w:t>
      </w:r>
    </w:p>
    <w:p w14:paraId="2A2C303D" w14:textId="77777777" w:rsidR="00D8265B" w:rsidRPr="005F365F" w:rsidRDefault="00D8265B" w:rsidP="00D8265B">
      <w:pPr>
        <w:pStyle w:val="ListParagraph"/>
        <w:ind w:left="2444"/>
        <w:rPr>
          <w:rFonts w:eastAsia="MS Mincho"/>
          <w:i/>
          <w:sz w:val="18"/>
          <w:lang w:val="en-US" w:eastAsia="ja-JP"/>
        </w:rPr>
      </w:pPr>
    </w:p>
    <w:p w14:paraId="7C4364C8" w14:textId="667954EA"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00A20212">
        <w:rPr>
          <w:rFonts w:eastAsia="MS Mincho"/>
          <w:b/>
          <w:lang w:val="en-US" w:eastAsia="ja-JP"/>
        </w:rPr>
        <w:t xml:space="preserve"> </w:t>
      </w:r>
    </w:p>
    <w:p w14:paraId="407E3794"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NR supports PUCCH resource allocation for HARQ-ACK transmission with following manner.</w:t>
      </w:r>
    </w:p>
    <w:p w14:paraId="45270A66"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set of PUCCH resources is configured by high layer signaling</w:t>
      </w:r>
    </w:p>
    <w:p w14:paraId="05C6B889" w14:textId="77777777" w:rsidR="00D8265B" w:rsidRPr="005F365F" w:rsidRDefault="00D8265B" w:rsidP="00D8265B">
      <w:pPr>
        <w:pStyle w:val="ListParagraph"/>
        <w:numPr>
          <w:ilvl w:val="2"/>
          <w:numId w:val="18"/>
        </w:numPr>
        <w:rPr>
          <w:rFonts w:eastAsia="MS Mincho"/>
          <w:i/>
          <w:sz w:val="20"/>
          <w:lang w:val="en-US" w:eastAsia="ja-JP"/>
        </w:rPr>
      </w:pPr>
      <w:r w:rsidRPr="005F365F">
        <w:rPr>
          <w:rFonts w:eastAsia="MS Mincho"/>
          <w:i/>
          <w:sz w:val="20"/>
          <w:lang w:val="en-US" w:eastAsia="ja-JP"/>
        </w:rPr>
        <w:t>FFS: other mechanisms.</w:t>
      </w:r>
    </w:p>
    <w:p w14:paraId="33A20C34"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PUCCH resource within the configured set is indicated by DCI.</w:t>
      </w:r>
    </w:p>
    <w:p w14:paraId="6ABAF5B7"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PUCCH resource determination rule is defined at least for the case where the dedicated PUCCH resources is unknown to the UE</w:t>
      </w:r>
    </w:p>
    <w:p w14:paraId="21714A9E"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FFS: details of PUCCH resource determination rule including implicit resource mapping and/or explicit signaling</w:t>
      </w:r>
    </w:p>
    <w:p w14:paraId="124860C6"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This does not preclude implicit resource mapping.</w:t>
      </w:r>
    </w:p>
    <w:p w14:paraId="7DB54971" w14:textId="3A24481A" w:rsidR="00D8265B" w:rsidRDefault="00D8265B" w:rsidP="00D8265B">
      <w:pPr>
        <w:spacing w:after="120"/>
        <w:jc w:val="both"/>
        <w:rPr>
          <w:szCs w:val="22"/>
          <w:lang w:val="en-US"/>
        </w:rPr>
      </w:pPr>
    </w:p>
    <w:p w14:paraId="644C2273" w14:textId="5A12F7AF" w:rsidR="00235AA6" w:rsidRPr="00B809F1" w:rsidRDefault="00235AA6" w:rsidP="00235AA6">
      <w:pPr>
        <w:rPr>
          <w:rFonts w:eastAsia="MS Mincho"/>
          <w:b/>
          <w:u w:val="single"/>
          <w:lang w:val="en-US" w:eastAsia="ja-JP"/>
        </w:rPr>
      </w:pPr>
      <w:r w:rsidRPr="0062276B">
        <w:rPr>
          <w:rFonts w:eastAsia="MS Mincho" w:hint="eastAsia"/>
          <w:b/>
          <w:highlight w:val="green"/>
          <w:u w:val="single"/>
          <w:lang w:val="en-US" w:eastAsia="ja-JP"/>
        </w:rPr>
        <w:t>Agreements</w:t>
      </w:r>
      <w:r w:rsidRPr="00D11EC7">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_Ref494639724 \r \h </w:instrText>
      </w:r>
      <w:r>
        <w:rPr>
          <w:rFonts w:eastAsia="MS Mincho"/>
          <w:lang w:val="en-US" w:eastAsia="ja-JP"/>
        </w:rPr>
      </w:r>
      <w:r>
        <w:rPr>
          <w:rFonts w:eastAsia="MS Mincho"/>
          <w:lang w:val="en-US" w:eastAsia="ja-JP"/>
        </w:rPr>
        <w:fldChar w:fldCharType="separate"/>
      </w:r>
      <w:r w:rsidR="008C4BC2">
        <w:rPr>
          <w:rFonts w:eastAsia="MS Mincho"/>
          <w:lang w:val="en-US" w:eastAsia="ja-JP"/>
        </w:rPr>
        <w:t>[6]</w:t>
      </w:r>
      <w:r>
        <w:rPr>
          <w:rFonts w:eastAsia="MS Mincho"/>
          <w:lang w:val="en-US" w:eastAsia="ja-JP"/>
        </w:rPr>
        <w:fldChar w:fldCharType="end"/>
      </w:r>
      <w:r>
        <w:rPr>
          <w:rFonts w:eastAsia="MS Mincho"/>
          <w:lang w:val="en-US" w:eastAsia="ja-JP"/>
        </w:rPr>
        <w:t>:</w:t>
      </w:r>
    </w:p>
    <w:p w14:paraId="57D28E1D"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assignment and corresponding DL data transmission is indicated by a field in the DCI from a set of values </w:t>
      </w:r>
    </w:p>
    <w:p w14:paraId="43A2C8E6"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5701FBA4"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 between UL assignment and corresponding UL data transmission is indicated by a field in the DCI from a set of values</w:t>
      </w:r>
    </w:p>
    <w:p w14:paraId="021FA57D"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lastRenderedPageBreak/>
        <w:t>The set of values is configured by higher layer</w:t>
      </w:r>
    </w:p>
    <w:p w14:paraId="131C56E6" w14:textId="6E7BA282"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data reception and corresponding acknowledgement is indicated by a field </w:t>
      </w:r>
      <w:r w:rsidRPr="00235AA6">
        <w:rPr>
          <w:rFonts w:eastAsia="MS Mincho"/>
          <w:lang w:val="en-US" w:eastAsia="ja-JP"/>
        </w:rPr>
        <w:t>in the</w:t>
      </w:r>
      <w:r w:rsidRPr="004D2A72">
        <w:rPr>
          <w:rFonts w:eastAsia="MS Mincho"/>
          <w:lang w:val="en-US" w:eastAsia="ja-JP"/>
        </w:rPr>
        <w:t xml:space="preserve"> DCI from a set of values</w:t>
      </w:r>
    </w:p>
    <w:p w14:paraId="413E68A9"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241E13B"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Timing(s) is (are) defined at least for the case where the timing(s) is (are) unknown to the UE</w:t>
      </w:r>
    </w:p>
    <w:p w14:paraId="046A5301" w14:textId="77777777" w:rsidR="00235AA6" w:rsidRDefault="00235AA6" w:rsidP="00235AA6">
      <w:pPr>
        <w:numPr>
          <w:ilvl w:val="1"/>
          <w:numId w:val="27"/>
        </w:numPr>
        <w:overflowPunct/>
        <w:autoSpaceDE/>
        <w:autoSpaceDN/>
        <w:adjustRightInd/>
        <w:spacing w:after="0"/>
        <w:textAlignment w:val="auto"/>
        <w:rPr>
          <w:rFonts w:eastAsia="MS Mincho"/>
          <w:lang w:val="en-US" w:eastAsia="ja-JP"/>
        </w:rPr>
      </w:pPr>
      <w:r>
        <w:rPr>
          <w:rFonts w:eastAsia="MS Mincho"/>
          <w:lang w:val="en-US" w:eastAsia="ja-JP"/>
        </w:rPr>
        <w:t xml:space="preserve">FFS the value for the </w:t>
      </w:r>
      <w:r w:rsidRPr="00B809F1">
        <w:rPr>
          <w:rFonts w:eastAsia="MS Mincho"/>
          <w:lang w:val="en-US" w:eastAsia="ja-JP"/>
        </w:rPr>
        <w:t>timing</w:t>
      </w:r>
    </w:p>
    <w:p w14:paraId="1CEEE7BD" w14:textId="33BE1074" w:rsidR="00235AA6" w:rsidRDefault="00235AA6" w:rsidP="00D8265B">
      <w:pPr>
        <w:spacing w:after="120"/>
        <w:jc w:val="both"/>
        <w:rPr>
          <w:szCs w:val="22"/>
          <w:lang w:val="en-US"/>
        </w:rPr>
      </w:pPr>
    </w:p>
    <w:p w14:paraId="7F39D849" w14:textId="58F32021" w:rsidR="004F2398" w:rsidRPr="004D2A72" w:rsidRDefault="004F2398" w:rsidP="004F2398">
      <w:pPr>
        <w:rPr>
          <w:rFonts w:eastAsia="MS Mincho"/>
          <w:lang w:eastAsia="ja-JP"/>
        </w:rPr>
      </w:pPr>
      <w:r w:rsidRPr="00A21D4B">
        <w:rPr>
          <w:rFonts w:eastAsia="MS Mincho" w:hint="eastAsia"/>
          <w:b/>
          <w:highlight w:val="green"/>
          <w:u w:val="single"/>
          <w:lang w:eastAsia="ja-JP"/>
        </w:rPr>
        <w:t>Agreements</w:t>
      </w:r>
    </w:p>
    <w:p w14:paraId="7EA99D16" w14:textId="638E41A1" w:rsidR="004F2398" w:rsidRPr="00C322FC" w:rsidRDefault="004F2398" w:rsidP="004F2398">
      <w:pPr>
        <w:pStyle w:val="BodyText"/>
        <w:numPr>
          <w:ilvl w:val="0"/>
          <w:numId w:val="28"/>
        </w:numPr>
        <w:overflowPunct/>
        <w:autoSpaceDE/>
        <w:autoSpaceDN/>
        <w:adjustRightInd/>
        <w:spacing w:after="0"/>
        <w:jc w:val="both"/>
        <w:textAlignment w:val="auto"/>
      </w:pPr>
      <w:r w:rsidRPr="00A21D4B">
        <w:rPr>
          <w:rFonts w:eastAsia="MS Mincho" w:hint="eastAsia"/>
          <w:lang w:eastAsia="ja-JP"/>
        </w:rPr>
        <w:t xml:space="preserve">Physical </w:t>
      </w:r>
      <w:r w:rsidR="00A20212" w:rsidRPr="00A21D4B">
        <w:rPr>
          <w:rFonts w:eastAsia="MS Mincho"/>
          <w:lang w:eastAsia="ja-JP"/>
        </w:rPr>
        <w:t>u</w:t>
      </w:r>
      <w:r w:rsidR="00A20212">
        <w:t>plink control</w:t>
      </w:r>
      <w:r>
        <w:t xml:space="preserve"> signaling should be able to carry at least hybrid-ARQ acknowledgements, CSI reports (possibly including beamforming information), and scheduling requests</w:t>
      </w:r>
    </w:p>
    <w:p w14:paraId="4BFC5738"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Support ‘UCI on PUSCH’, i.e. using some of the scheduled resources for UCI in case of simultaneous UCI and data</w:t>
      </w:r>
    </w:p>
    <w:p w14:paraId="2AAACD7F"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S</w:t>
      </w:r>
      <w:r w:rsidRPr="004D2A72">
        <w:t>upport ‘simultaneous PUSCH and PUCCH</w:t>
      </w:r>
      <w:r w:rsidRPr="004D2A72">
        <w:rPr>
          <w:rFonts w:eastAsia="MS Mincho"/>
          <w:lang w:eastAsia="ja-JP"/>
        </w:rPr>
        <w:t xml:space="preserve"> at least for the long PUCCH format</w:t>
      </w:r>
      <w:r w:rsidRPr="004D2A72">
        <w:t>’, i.e. transmit uplink control on PUCCH resources even in presence of data</w:t>
      </w:r>
    </w:p>
    <w:p w14:paraId="759A45EB"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 xml:space="preserve">At least </w:t>
      </w:r>
      <w:r w:rsidRPr="004D2A72">
        <w:t>a low PAPR/CM design</w:t>
      </w:r>
      <w:r w:rsidRPr="004D2A72">
        <w:rPr>
          <w:rFonts w:eastAsia="MS Mincho"/>
          <w:lang w:eastAsia="ja-JP"/>
        </w:rPr>
        <w:t xml:space="preserve"> should be supported for t</w:t>
      </w:r>
      <w:r w:rsidRPr="004D2A72">
        <w:t>he ‘long PUCCH’</w:t>
      </w:r>
    </w:p>
    <w:p w14:paraId="3A793ED5"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A combination of semi-static configuration and (</w:t>
      </w:r>
      <w:r w:rsidRPr="004D2A72">
        <w:rPr>
          <w:rFonts w:eastAsia="MS Mincho"/>
          <w:lang w:eastAsia="ja-JP"/>
        </w:rPr>
        <w:t xml:space="preserve">at least </w:t>
      </w:r>
      <w:r w:rsidRPr="004D2A72">
        <w:t>for some types of UCI information) dynamic signaling is used to determine</w:t>
      </w:r>
      <w:r w:rsidRPr="004D2A72">
        <w:rPr>
          <w:rFonts w:eastAsia="MS Mincho"/>
          <w:lang w:eastAsia="ja-JP"/>
        </w:rPr>
        <w:t xml:space="preserve"> the PUCCH resource both for </w:t>
      </w:r>
      <w:r w:rsidRPr="004D2A72">
        <w:t xml:space="preserve">the ‘long </w:t>
      </w:r>
      <w:r w:rsidRPr="004D2A72">
        <w:rPr>
          <w:rFonts w:eastAsia="MS Mincho"/>
          <w:lang w:eastAsia="ja-JP"/>
        </w:rPr>
        <w:t xml:space="preserve">and short </w:t>
      </w:r>
      <w:r w:rsidRPr="004D2A72">
        <w:t>PUCCH</w:t>
      </w:r>
      <w:r w:rsidRPr="004D2A72">
        <w:rPr>
          <w:rFonts w:eastAsia="MS Mincho"/>
          <w:lang w:eastAsia="ja-JP"/>
        </w:rPr>
        <w:t xml:space="preserve"> formats</w:t>
      </w:r>
      <w:r w:rsidRPr="004D2A72">
        <w:t>’</w:t>
      </w:r>
    </w:p>
    <w:p w14:paraId="586C51F6" w14:textId="77777777" w:rsidR="004F2398" w:rsidRPr="004D2A72" w:rsidRDefault="004F2398" w:rsidP="004F2398">
      <w:pPr>
        <w:pStyle w:val="BodyText"/>
        <w:numPr>
          <w:ilvl w:val="0"/>
          <w:numId w:val="30"/>
        </w:numPr>
        <w:overflowPunct/>
        <w:autoSpaceDE/>
        <w:autoSpaceDN/>
        <w:adjustRightInd/>
        <w:jc w:val="both"/>
        <w:textAlignment w:val="auto"/>
      </w:pPr>
      <w:r w:rsidRPr="004D2A72">
        <w:t xml:space="preserve">It should be possible to </w:t>
      </w:r>
      <w:r w:rsidRPr="004D2A72">
        <w:rPr>
          <w:lang w:eastAsia="ja-JP"/>
        </w:rPr>
        <w:t xml:space="preserve">dynamically </w:t>
      </w:r>
      <w:r w:rsidRPr="004D2A72">
        <w:t>indicate (at least in combination with RRC) the timing between data reception and hybrid-ARQ acknowledgement transmission as part of the DCI.</w:t>
      </w:r>
    </w:p>
    <w:p w14:paraId="1D89F8BA" w14:textId="77777777" w:rsidR="004F2398" w:rsidRPr="005F365F" w:rsidRDefault="004F2398" w:rsidP="00D8265B">
      <w:pPr>
        <w:spacing w:after="120"/>
        <w:jc w:val="both"/>
        <w:rPr>
          <w:szCs w:val="22"/>
          <w:lang w:val="en-US"/>
        </w:rPr>
      </w:pPr>
    </w:p>
    <w:p w14:paraId="3A688B44" w14:textId="24B4CBF1" w:rsidR="00EB09BF" w:rsidRDefault="00EB09BF" w:rsidP="00EB09BF">
      <w:pPr>
        <w:rPr>
          <w:lang w:val="en-US"/>
        </w:rPr>
      </w:pPr>
      <w:r>
        <w:rPr>
          <w:lang w:val="en-US"/>
        </w:rPr>
        <w:t xml:space="preserve">Agreements from RAN1#90b </w:t>
      </w:r>
      <w:r>
        <w:rPr>
          <w:lang w:val="en-US"/>
        </w:rPr>
        <w:fldChar w:fldCharType="begin"/>
      </w:r>
      <w:r>
        <w:rPr>
          <w:lang w:val="en-US"/>
        </w:rPr>
        <w:instrText xml:space="preserve"> REF _Ref498434707 \r \h </w:instrText>
      </w:r>
      <w:r>
        <w:rPr>
          <w:lang w:val="en-US"/>
        </w:rPr>
      </w:r>
      <w:r>
        <w:rPr>
          <w:lang w:val="en-US"/>
        </w:rPr>
        <w:fldChar w:fldCharType="separate"/>
      </w:r>
      <w:r w:rsidR="008C4BC2">
        <w:rPr>
          <w:lang w:val="en-US"/>
        </w:rPr>
        <w:t>[2]</w:t>
      </w:r>
      <w:r>
        <w:rPr>
          <w:lang w:val="en-US"/>
        </w:rPr>
        <w:fldChar w:fldCharType="end"/>
      </w:r>
      <w:r>
        <w:rPr>
          <w:lang w:val="en-US"/>
        </w:rPr>
        <w:t xml:space="preserve"> and the email discussion following the meeting:</w:t>
      </w:r>
    </w:p>
    <w:p w14:paraId="1C9227F7" w14:textId="77777777" w:rsidR="00EB09BF" w:rsidRPr="00D713C9" w:rsidRDefault="00EB09BF" w:rsidP="00EB09BF">
      <w:pPr>
        <w:rPr>
          <w:lang w:eastAsia="x-none"/>
        </w:rPr>
      </w:pPr>
      <w:r w:rsidRPr="00D713C9">
        <w:rPr>
          <w:highlight w:val="green"/>
          <w:lang w:eastAsia="x-none"/>
        </w:rPr>
        <w:t>Agreements</w:t>
      </w:r>
      <w:r w:rsidRPr="00D713C9">
        <w:rPr>
          <w:lang w:eastAsia="x-none"/>
        </w:rPr>
        <w:t>:</w:t>
      </w:r>
    </w:p>
    <w:p w14:paraId="2E13E880" w14:textId="77777777" w:rsidR="00EB09BF" w:rsidRPr="00D713C9" w:rsidRDefault="00EB09BF" w:rsidP="00EB09BF">
      <w:pPr>
        <w:pStyle w:val="BodyText"/>
        <w:numPr>
          <w:ilvl w:val="0"/>
          <w:numId w:val="32"/>
        </w:numPr>
        <w:overflowPunct/>
        <w:autoSpaceDE/>
        <w:autoSpaceDN/>
        <w:adjustRightInd/>
        <w:jc w:val="both"/>
        <w:textAlignment w:val="auto"/>
        <w:rPr>
          <w:color w:val="000000"/>
          <w:lang w:eastAsia="zh-CN"/>
        </w:rPr>
      </w:pPr>
      <w:r w:rsidRPr="00D713C9">
        <w:rPr>
          <w:color w:val="000000"/>
          <w:lang w:eastAsia="zh-CN"/>
        </w:rPr>
        <w:t xml:space="preserve">For both slot-based and non-slot based DL transmissions, and for </w:t>
      </w:r>
      <w:r w:rsidRPr="00D713C9">
        <w:rPr>
          <w:rFonts w:hint="eastAsia"/>
          <w:color w:val="000000"/>
          <w:lang w:eastAsia="zh-CN"/>
        </w:rPr>
        <w:t xml:space="preserve">indentifying PUCCH resource for </w:t>
      </w:r>
      <w:r w:rsidRPr="00D713C9">
        <w:rPr>
          <w:color w:val="000000"/>
          <w:lang w:eastAsia="zh-CN"/>
        </w:rPr>
        <w:t>HARQ-ACK</w:t>
      </w:r>
      <w:r w:rsidRPr="00D713C9">
        <w:rPr>
          <w:rFonts w:hint="eastAsia"/>
          <w:color w:val="000000"/>
          <w:lang w:eastAsia="zh-CN"/>
        </w:rPr>
        <w:t xml:space="preserve"> with more than 2-bit UCI, at least following parameters can be jointly configured in one </w:t>
      </w:r>
      <w:r w:rsidRPr="00890270">
        <w:rPr>
          <w:rFonts w:hint="eastAsia"/>
          <w:color w:val="000000"/>
          <w:lang w:eastAsia="zh-CN"/>
        </w:rPr>
        <w:t>or multiple</w:t>
      </w:r>
      <w:r w:rsidRPr="00890270">
        <w:rPr>
          <w:color w:val="000000"/>
          <w:lang w:eastAsia="zh-CN"/>
        </w:rPr>
        <w:t xml:space="preserve"> set(s) (if supported) </w:t>
      </w:r>
      <w:r w:rsidRPr="00D713C9">
        <w:rPr>
          <w:color w:val="000000"/>
          <w:lang w:eastAsia="zh-CN"/>
        </w:rPr>
        <w:t>of</w:t>
      </w:r>
      <w:r w:rsidRPr="00D713C9">
        <w:rPr>
          <w:rFonts w:hint="eastAsia"/>
          <w:color w:val="000000"/>
          <w:lang w:eastAsia="zh-CN"/>
        </w:rPr>
        <w:t xml:space="preserve"> PUCCH </w:t>
      </w:r>
      <w:r w:rsidRPr="00D713C9">
        <w:rPr>
          <w:color w:val="000000"/>
          <w:lang w:eastAsia="zh-CN"/>
        </w:rPr>
        <w:t>resource(s)</w:t>
      </w:r>
      <w:r w:rsidRPr="00D713C9">
        <w:rPr>
          <w:rFonts w:hint="eastAsia"/>
          <w:color w:val="000000"/>
          <w:lang w:eastAsia="zh-CN"/>
        </w:rPr>
        <w:t xml:space="preserve"> and indicated by the PUCCH resource indicator in DCI: </w:t>
      </w:r>
    </w:p>
    <w:p w14:paraId="4CCB5210"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Starting symbol in the slot;</w:t>
      </w:r>
    </w:p>
    <w:p w14:paraId="2F18084E"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Number of symbols;</w:t>
      </w:r>
    </w:p>
    <w:p w14:paraId="48035FAB"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 xml:space="preserve">FFS: If only a single configurable value for long PUCCH in the </w:t>
      </w:r>
      <w:r w:rsidRPr="00D713C9">
        <w:rPr>
          <w:color w:val="000000"/>
          <w:lang w:eastAsia="zh-CN"/>
        </w:rPr>
        <w:t xml:space="preserve">set of </w:t>
      </w:r>
      <w:r w:rsidRPr="00D713C9">
        <w:rPr>
          <w:rFonts w:hint="eastAsia"/>
          <w:color w:val="000000"/>
          <w:lang w:eastAsia="zh-CN"/>
        </w:rPr>
        <w:t xml:space="preserve">PUCCH </w:t>
      </w:r>
      <w:r w:rsidRPr="00D713C9">
        <w:rPr>
          <w:color w:val="000000"/>
          <w:lang w:eastAsia="zh-CN"/>
        </w:rPr>
        <w:t>resource(s)</w:t>
      </w:r>
      <w:r w:rsidRPr="00D713C9">
        <w:rPr>
          <w:rFonts w:hint="eastAsia"/>
          <w:color w:val="000000"/>
          <w:lang w:eastAsia="zh-CN"/>
        </w:rPr>
        <w:t>.</w:t>
      </w:r>
    </w:p>
    <w:p w14:paraId="4479F9F7"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FFS: It is configured for one for multiple PUCCH formats.</w:t>
      </w:r>
    </w:p>
    <w:p w14:paraId="16774037"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Starting PRB;</w:t>
      </w:r>
    </w:p>
    <w:p w14:paraId="77E73C65"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FFS granularity: PRB, RBG, or subband.</w:t>
      </w:r>
    </w:p>
    <w:p w14:paraId="7D04D44A"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Number of PRBs.</w:t>
      </w:r>
    </w:p>
    <w:p w14:paraId="3D5126C6"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Code resources.</w:t>
      </w:r>
    </w:p>
    <w:p w14:paraId="6D495890"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 xml:space="preserve">Only a limited number of values is configurable for each parameter in the </w:t>
      </w:r>
      <w:r w:rsidRPr="00D713C9">
        <w:rPr>
          <w:color w:val="000000"/>
          <w:lang w:eastAsia="zh-CN"/>
        </w:rPr>
        <w:t xml:space="preserve">set of </w:t>
      </w:r>
      <w:r w:rsidRPr="00D713C9">
        <w:rPr>
          <w:rFonts w:hint="eastAsia"/>
          <w:color w:val="000000"/>
          <w:lang w:eastAsia="zh-CN"/>
        </w:rPr>
        <w:t>PUCCH</w:t>
      </w:r>
      <w:r w:rsidRPr="00D713C9">
        <w:rPr>
          <w:color w:val="000000"/>
          <w:lang w:eastAsia="zh-CN"/>
        </w:rPr>
        <w:t xml:space="preserve"> resource(s)</w:t>
      </w:r>
      <w:r w:rsidRPr="00D713C9">
        <w:rPr>
          <w:rFonts w:hint="eastAsia"/>
          <w:color w:val="000000"/>
          <w:lang w:eastAsia="zh-CN"/>
        </w:rPr>
        <w:t xml:space="preserve">. </w:t>
      </w:r>
    </w:p>
    <w:p w14:paraId="31D775F6" w14:textId="77777777" w:rsidR="00EB09BF" w:rsidRPr="00D713C9" w:rsidRDefault="00EB09BF" w:rsidP="00EB09BF">
      <w:pPr>
        <w:pStyle w:val="BodyText"/>
        <w:numPr>
          <w:ilvl w:val="3"/>
          <w:numId w:val="32"/>
        </w:numPr>
        <w:overflowPunct/>
        <w:autoSpaceDE/>
        <w:autoSpaceDN/>
        <w:adjustRightInd/>
        <w:jc w:val="both"/>
        <w:textAlignment w:val="auto"/>
        <w:rPr>
          <w:color w:val="000000"/>
          <w:lang w:eastAsia="zh-CN"/>
        </w:rPr>
      </w:pPr>
      <w:r w:rsidRPr="00D713C9">
        <w:rPr>
          <w:rFonts w:hint="eastAsia"/>
          <w:color w:val="000000"/>
          <w:lang w:eastAsia="zh-CN"/>
        </w:rPr>
        <w:t>FFS: Configurable values.</w:t>
      </w:r>
    </w:p>
    <w:p w14:paraId="31D53CB4"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Some of above parameters can be partly implicitly derived.</w:t>
      </w:r>
    </w:p>
    <w:p w14:paraId="5C86932A"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Possible joint encoding for some of above parameters.</w:t>
      </w:r>
    </w:p>
    <w:p w14:paraId="31C8A0EE" w14:textId="77777777" w:rsidR="00EB09BF" w:rsidRDefault="00EB09BF" w:rsidP="00EB09BF">
      <w:pPr>
        <w:rPr>
          <w:lang w:eastAsia="x-none"/>
        </w:rPr>
      </w:pPr>
    </w:p>
    <w:p w14:paraId="78D288CC" w14:textId="77777777" w:rsidR="00EB09BF" w:rsidRPr="001E30A7" w:rsidRDefault="00EB09BF" w:rsidP="00EB09BF">
      <w:pPr>
        <w:rPr>
          <w:lang w:eastAsia="x-none"/>
        </w:rPr>
      </w:pPr>
      <w:r w:rsidRPr="001E30A7">
        <w:rPr>
          <w:highlight w:val="green"/>
          <w:lang w:eastAsia="x-none"/>
        </w:rPr>
        <w:t>Agreements</w:t>
      </w:r>
      <w:r w:rsidRPr="001E30A7">
        <w:rPr>
          <w:lang w:eastAsia="x-none"/>
        </w:rPr>
        <w:t>:</w:t>
      </w:r>
    </w:p>
    <w:p w14:paraId="3FD6FF1C" w14:textId="77777777" w:rsidR="00EB09BF" w:rsidRPr="001E30A7" w:rsidRDefault="00EB09BF" w:rsidP="00EB09BF">
      <w:pPr>
        <w:numPr>
          <w:ilvl w:val="0"/>
          <w:numId w:val="33"/>
        </w:numPr>
        <w:overflowPunct/>
        <w:autoSpaceDE/>
        <w:autoSpaceDN/>
        <w:adjustRightInd/>
        <w:spacing w:after="0"/>
        <w:textAlignment w:val="auto"/>
      </w:pPr>
      <w:r w:rsidRPr="001774B0">
        <w:t xml:space="preserve">The PUCCH resource for SR only transmission </w:t>
      </w:r>
      <w:r w:rsidRPr="001774B0">
        <w:rPr>
          <w:rFonts w:hint="eastAsia"/>
        </w:rPr>
        <w:t>is semi-statically configured</w:t>
      </w:r>
      <w:r w:rsidRPr="001E30A7">
        <w:rPr>
          <w:rFonts w:hint="eastAsia"/>
        </w:rPr>
        <w:t>.</w:t>
      </w:r>
    </w:p>
    <w:p w14:paraId="36059889" w14:textId="77777777" w:rsidR="00EB09BF" w:rsidRPr="00412EBA" w:rsidRDefault="00EB09BF" w:rsidP="00EB09BF">
      <w:pPr>
        <w:numPr>
          <w:ilvl w:val="0"/>
          <w:numId w:val="33"/>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0FB97E90" w14:textId="77777777" w:rsidR="00EB09BF" w:rsidRPr="00412EBA" w:rsidRDefault="00EB09BF" w:rsidP="00EB09BF">
      <w:pPr>
        <w:numPr>
          <w:ilvl w:val="0"/>
          <w:numId w:val="33"/>
        </w:numPr>
        <w:overflowPunct/>
        <w:autoSpaceDE/>
        <w:autoSpaceDN/>
        <w:adjustRightInd/>
        <w:spacing w:after="0"/>
        <w:textAlignment w:val="auto"/>
        <w:rPr>
          <w:lang w:eastAsia="x-none"/>
        </w:rPr>
      </w:pPr>
      <w:r w:rsidRPr="00412EBA">
        <w:rPr>
          <w:color w:val="000000"/>
          <w:lang w:eastAsia="zh-CN"/>
        </w:rPr>
        <w:t>FFS PUCCH resource allocation for semi-persistent CSI</w:t>
      </w:r>
    </w:p>
    <w:p w14:paraId="5A391607" w14:textId="77777777" w:rsidR="00EB09BF" w:rsidRDefault="00EB09BF" w:rsidP="00EB09BF">
      <w:pPr>
        <w:rPr>
          <w:lang w:eastAsia="x-none"/>
        </w:rPr>
      </w:pPr>
    </w:p>
    <w:p w14:paraId="5B0F01D4" w14:textId="77777777" w:rsidR="00EB09BF" w:rsidRDefault="00EB09BF" w:rsidP="00EB09BF">
      <w:pPr>
        <w:rPr>
          <w:highlight w:val="yellow"/>
        </w:rPr>
      </w:pPr>
    </w:p>
    <w:p w14:paraId="69C60272" w14:textId="77777777" w:rsidR="00EB09BF" w:rsidRPr="008B04FE" w:rsidRDefault="00EB09BF" w:rsidP="00EB09BF">
      <w:pPr>
        <w:rPr>
          <w:b/>
        </w:rPr>
      </w:pPr>
      <w:r w:rsidRPr="008B04FE">
        <w:rPr>
          <w:b/>
        </w:rPr>
        <w:t>R1-1719168</w:t>
      </w:r>
    </w:p>
    <w:p w14:paraId="6C58C6D9" w14:textId="77777777" w:rsidR="00EB09BF" w:rsidRPr="008B04FE" w:rsidRDefault="00EB09BF" w:rsidP="00EB09BF">
      <w:pPr>
        <w:pStyle w:val="BodyText"/>
        <w:numPr>
          <w:ilvl w:val="0"/>
          <w:numId w:val="34"/>
        </w:numPr>
        <w:overflowPunct/>
        <w:autoSpaceDE/>
        <w:autoSpaceDN/>
        <w:adjustRightInd/>
        <w:jc w:val="both"/>
        <w:textAlignment w:val="auto"/>
        <w:rPr>
          <w:highlight w:val="cyan"/>
        </w:rPr>
      </w:pPr>
      <w:r w:rsidRPr="008B04FE">
        <w:rPr>
          <w:color w:val="000000"/>
          <w:highlight w:val="cyan"/>
          <w:lang w:eastAsia="zh-CN"/>
        </w:rPr>
        <w:lastRenderedPageBreak/>
        <w:t xml:space="preserve">Email discussion/approval on how </w:t>
      </w:r>
      <w:r w:rsidRPr="008B04FE">
        <w:rPr>
          <w:rFonts w:hint="eastAsia"/>
          <w:color w:val="000000"/>
          <w:highlight w:val="cyan"/>
          <w:lang w:eastAsia="zh-CN"/>
        </w:rPr>
        <w:t xml:space="preserve">UE </w:t>
      </w:r>
      <w:r w:rsidRPr="008B04FE">
        <w:rPr>
          <w:color w:val="000000"/>
          <w:highlight w:val="cyan"/>
          <w:lang w:eastAsia="zh-CN"/>
        </w:rPr>
        <w:t>selects</w:t>
      </w:r>
      <w:r w:rsidRPr="008B04FE">
        <w:rPr>
          <w:rFonts w:hint="eastAsia"/>
          <w:color w:val="000000"/>
          <w:highlight w:val="cyan"/>
          <w:lang w:eastAsia="zh-CN"/>
        </w:rPr>
        <w:t xml:space="preserve"> one PUCCH resource set from multiple configured PUCCH resource sets </w:t>
      </w:r>
      <w:r>
        <w:rPr>
          <w:color w:val="000000"/>
          <w:highlight w:val="cyan"/>
          <w:lang w:eastAsia="zh-CN"/>
        </w:rPr>
        <w:t xml:space="preserve">till 10/27 </w:t>
      </w:r>
      <w:r w:rsidRPr="008B04FE">
        <w:rPr>
          <w:color w:val="000000"/>
          <w:highlight w:val="cyan"/>
          <w:lang w:eastAsia="zh-CN"/>
        </w:rPr>
        <w:t>– Jia (OPPO)</w:t>
      </w:r>
    </w:p>
    <w:p w14:paraId="24D16134" w14:textId="77777777" w:rsidR="00EB09BF" w:rsidRPr="00E27A92" w:rsidRDefault="00EB09BF" w:rsidP="00EB09BF">
      <w:pPr>
        <w:rPr>
          <w:b/>
          <w:color w:val="FF0000"/>
          <w:u w:val="single"/>
        </w:rPr>
      </w:pPr>
      <w:r>
        <w:rPr>
          <w:b/>
          <w:color w:val="FF0000"/>
          <w:u w:val="single"/>
        </w:rPr>
        <w:t>Update after</w:t>
      </w:r>
      <w:r w:rsidRPr="00E27A92">
        <w:rPr>
          <w:b/>
          <w:color w:val="FF0000"/>
          <w:u w:val="single"/>
        </w:rPr>
        <w:t xml:space="preserve"> email approval:</w:t>
      </w:r>
    </w:p>
    <w:p w14:paraId="0F8AD0CD" w14:textId="77777777" w:rsidR="00EB09BF" w:rsidRDefault="00EB09BF" w:rsidP="00EB09BF">
      <w:pPr>
        <w:pStyle w:val="BodyText"/>
        <w:numPr>
          <w:ilvl w:val="0"/>
          <w:numId w:val="34"/>
        </w:numPr>
        <w:overflowPunct/>
        <w:autoSpaceDE/>
        <w:autoSpaceDN/>
        <w:adjustRightInd/>
        <w:jc w:val="both"/>
        <w:textAlignment w:val="auto"/>
      </w:pPr>
      <w:r>
        <w:t>Continue discussion in RAN#91</w:t>
      </w:r>
    </w:p>
    <w:p w14:paraId="5B78F1D5" w14:textId="77777777" w:rsidR="00EB09BF" w:rsidRPr="008B04FE" w:rsidRDefault="00EB09BF" w:rsidP="00EB09BF">
      <w:pPr>
        <w:rPr>
          <w:highlight w:val="cyan"/>
        </w:rPr>
      </w:pPr>
      <w:r w:rsidRPr="008B04FE">
        <w:rPr>
          <w:highlight w:val="cyan"/>
          <w:lang w:eastAsia="zh-CN"/>
        </w:rPr>
        <w:t xml:space="preserve">Email discussion/approval </w:t>
      </w:r>
      <w:r>
        <w:rPr>
          <w:highlight w:val="cyan"/>
          <w:lang w:eastAsia="zh-CN"/>
        </w:rPr>
        <w:t>of the following table 10/27</w:t>
      </w:r>
      <w:r w:rsidRPr="008B04FE">
        <w:rPr>
          <w:rFonts w:hint="eastAsia"/>
          <w:highlight w:val="cyan"/>
          <w:lang w:eastAsia="zh-CN"/>
        </w:rPr>
        <w:t xml:space="preserve"> </w:t>
      </w:r>
      <w:r w:rsidRPr="008B04FE">
        <w:rPr>
          <w:highlight w:val="cyan"/>
          <w:lang w:eastAsia="zh-CN"/>
        </w:rPr>
        <w:t>– Jia (OPPO)</w:t>
      </w:r>
    </w:p>
    <w:p w14:paraId="49E25C68" w14:textId="77777777" w:rsidR="00EB09BF" w:rsidRDefault="00EB09BF" w:rsidP="00EB09BF">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451"/>
        <w:gridCol w:w="1297"/>
        <w:gridCol w:w="1374"/>
        <w:gridCol w:w="1288"/>
        <w:gridCol w:w="1371"/>
        <w:gridCol w:w="1268"/>
        <w:gridCol w:w="724"/>
      </w:tblGrid>
      <w:tr w:rsidR="00EB09BF" w:rsidRPr="00A858D1" w14:paraId="2991CE26" w14:textId="77777777" w:rsidTr="005C10BD">
        <w:tc>
          <w:tcPr>
            <w:tcW w:w="2866" w:type="dxa"/>
            <w:gridSpan w:val="2"/>
            <w:shd w:val="clear" w:color="auto" w:fill="auto"/>
            <w:vAlign w:val="center"/>
          </w:tcPr>
          <w:p w14:paraId="0BFFEE6E" w14:textId="77777777" w:rsidR="00EB09BF" w:rsidRPr="008B04FE" w:rsidRDefault="00EB09BF" w:rsidP="005C10BD"/>
        </w:tc>
        <w:tc>
          <w:tcPr>
            <w:tcW w:w="1297" w:type="dxa"/>
            <w:shd w:val="clear" w:color="auto" w:fill="auto"/>
            <w:vAlign w:val="center"/>
          </w:tcPr>
          <w:p w14:paraId="746AB3F8" w14:textId="77777777" w:rsidR="00EB09BF" w:rsidRPr="008B04FE" w:rsidRDefault="00EB09BF" w:rsidP="005C10BD">
            <w:r w:rsidRPr="008B04FE">
              <w:rPr>
                <w:rFonts w:hint="eastAsia"/>
              </w:rPr>
              <w:t>PUCCH Format 0</w:t>
            </w:r>
          </w:p>
        </w:tc>
        <w:tc>
          <w:tcPr>
            <w:tcW w:w="1374" w:type="dxa"/>
            <w:shd w:val="clear" w:color="auto" w:fill="auto"/>
            <w:vAlign w:val="center"/>
          </w:tcPr>
          <w:p w14:paraId="3C873245" w14:textId="77777777" w:rsidR="00EB09BF" w:rsidRPr="008B04FE" w:rsidRDefault="00EB09BF" w:rsidP="005C10BD">
            <w:r w:rsidRPr="008B04FE">
              <w:rPr>
                <w:rFonts w:hint="eastAsia"/>
              </w:rPr>
              <w:t>PUCCH Format 1</w:t>
            </w:r>
          </w:p>
        </w:tc>
        <w:tc>
          <w:tcPr>
            <w:tcW w:w="1288" w:type="dxa"/>
            <w:shd w:val="clear" w:color="auto" w:fill="auto"/>
            <w:vAlign w:val="center"/>
          </w:tcPr>
          <w:p w14:paraId="29A0609A" w14:textId="77777777" w:rsidR="00EB09BF" w:rsidRPr="008B04FE" w:rsidRDefault="00EB09BF" w:rsidP="005C10BD">
            <w:r w:rsidRPr="008B04FE">
              <w:rPr>
                <w:rFonts w:hint="eastAsia"/>
              </w:rPr>
              <w:t>PUCCH Format 2</w:t>
            </w:r>
          </w:p>
        </w:tc>
        <w:tc>
          <w:tcPr>
            <w:tcW w:w="1371" w:type="dxa"/>
            <w:shd w:val="clear" w:color="auto" w:fill="auto"/>
            <w:vAlign w:val="center"/>
          </w:tcPr>
          <w:p w14:paraId="08A6BE21" w14:textId="77777777" w:rsidR="00EB09BF" w:rsidRPr="008B04FE" w:rsidRDefault="00EB09BF" w:rsidP="005C10BD">
            <w:r w:rsidRPr="008B04FE">
              <w:rPr>
                <w:rFonts w:hint="eastAsia"/>
              </w:rPr>
              <w:t>PUCCH Format 3</w:t>
            </w:r>
          </w:p>
        </w:tc>
        <w:tc>
          <w:tcPr>
            <w:tcW w:w="1268" w:type="dxa"/>
            <w:shd w:val="clear" w:color="auto" w:fill="auto"/>
          </w:tcPr>
          <w:p w14:paraId="7FD8A4B8" w14:textId="77777777" w:rsidR="00EB09BF" w:rsidRPr="008B04FE" w:rsidRDefault="00EB09BF" w:rsidP="005C10BD">
            <w:r w:rsidRPr="008B04FE">
              <w:rPr>
                <w:rFonts w:hint="eastAsia"/>
              </w:rPr>
              <w:t>PUCCH Format 4</w:t>
            </w:r>
          </w:p>
        </w:tc>
        <w:tc>
          <w:tcPr>
            <w:tcW w:w="724" w:type="dxa"/>
            <w:shd w:val="clear" w:color="auto" w:fill="auto"/>
          </w:tcPr>
          <w:p w14:paraId="3534118B" w14:textId="77777777" w:rsidR="00EB09BF" w:rsidRPr="008B04FE" w:rsidRDefault="00EB09BF" w:rsidP="005C10BD">
            <w:r w:rsidRPr="008B04FE">
              <w:rPr>
                <w:rFonts w:hint="eastAsia"/>
              </w:rPr>
              <w:t>Comments</w:t>
            </w:r>
          </w:p>
        </w:tc>
      </w:tr>
      <w:tr w:rsidR="00EB09BF" w:rsidRPr="00A858D1" w14:paraId="0EDE4919" w14:textId="77777777" w:rsidTr="005C10BD">
        <w:tc>
          <w:tcPr>
            <w:tcW w:w="1415" w:type="dxa"/>
            <w:vMerge w:val="restart"/>
            <w:shd w:val="clear" w:color="auto" w:fill="auto"/>
            <w:vAlign w:val="center"/>
          </w:tcPr>
          <w:p w14:paraId="599E5AAD" w14:textId="77777777" w:rsidR="00EB09BF" w:rsidRPr="008B04FE" w:rsidRDefault="00EB09BF" w:rsidP="005C10BD">
            <w:r w:rsidRPr="008B04FE">
              <w:rPr>
                <w:rFonts w:hint="eastAsia"/>
              </w:rPr>
              <w:t>Number of slots</w:t>
            </w:r>
          </w:p>
        </w:tc>
        <w:tc>
          <w:tcPr>
            <w:tcW w:w="1451" w:type="dxa"/>
            <w:shd w:val="clear" w:color="auto" w:fill="auto"/>
            <w:vAlign w:val="center"/>
          </w:tcPr>
          <w:p w14:paraId="2B0974A4" w14:textId="77777777" w:rsidR="00EB09BF" w:rsidRPr="008B04FE" w:rsidRDefault="00EB09BF" w:rsidP="005C10BD">
            <w:r w:rsidRPr="008B04FE">
              <w:rPr>
                <w:rFonts w:hint="eastAsia"/>
              </w:rPr>
              <w:t>Configurability</w:t>
            </w:r>
          </w:p>
        </w:tc>
        <w:tc>
          <w:tcPr>
            <w:tcW w:w="1297" w:type="dxa"/>
            <w:shd w:val="clear" w:color="auto" w:fill="BFBFBF"/>
            <w:vAlign w:val="center"/>
          </w:tcPr>
          <w:p w14:paraId="24CC9098" w14:textId="77777777" w:rsidR="00EB09BF" w:rsidRPr="008B04FE" w:rsidRDefault="00EB09BF" w:rsidP="005C10BD">
            <w:r w:rsidRPr="008B04FE">
              <w:rPr>
                <w:rFonts w:hint="eastAsia"/>
              </w:rPr>
              <w:t>N.A.</w:t>
            </w:r>
          </w:p>
        </w:tc>
        <w:tc>
          <w:tcPr>
            <w:tcW w:w="1374" w:type="dxa"/>
            <w:shd w:val="clear" w:color="auto" w:fill="auto"/>
            <w:vAlign w:val="center"/>
          </w:tcPr>
          <w:p w14:paraId="56D3E8F7" w14:textId="77777777" w:rsidR="00EB09BF" w:rsidRPr="008B04FE" w:rsidRDefault="00EB09BF" w:rsidP="005C10BD">
            <w:r w:rsidRPr="008B04FE">
              <w:rPr>
                <w:rFonts w:hint="eastAsia"/>
              </w:rPr>
              <w:t>Configured</w:t>
            </w:r>
          </w:p>
        </w:tc>
        <w:tc>
          <w:tcPr>
            <w:tcW w:w="1288" w:type="dxa"/>
            <w:shd w:val="clear" w:color="auto" w:fill="BFBFBF"/>
            <w:vAlign w:val="center"/>
          </w:tcPr>
          <w:p w14:paraId="1A9D2C17" w14:textId="77777777" w:rsidR="00EB09BF" w:rsidRPr="008B04FE" w:rsidRDefault="00EB09BF" w:rsidP="005C10BD">
            <w:r w:rsidRPr="008B04FE">
              <w:rPr>
                <w:rFonts w:hint="eastAsia"/>
              </w:rPr>
              <w:t>N.A.</w:t>
            </w:r>
          </w:p>
        </w:tc>
        <w:tc>
          <w:tcPr>
            <w:tcW w:w="2639" w:type="dxa"/>
            <w:gridSpan w:val="2"/>
            <w:shd w:val="clear" w:color="auto" w:fill="auto"/>
            <w:vAlign w:val="center"/>
          </w:tcPr>
          <w:p w14:paraId="1AB13876" w14:textId="77777777" w:rsidR="00EB09BF" w:rsidRPr="008B04FE" w:rsidRDefault="00EB09BF" w:rsidP="005C10BD">
            <w:r w:rsidRPr="008B04FE">
              <w:rPr>
                <w:rFonts w:hint="eastAsia"/>
              </w:rPr>
              <w:t>Configured</w:t>
            </w:r>
          </w:p>
        </w:tc>
        <w:tc>
          <w:tcPr>
            <w:tcW w:w="724" w:type="dxa"/>
            <w:vMerge w:val="restart"/>
            <w:shd w:val="clear" w:color="auto" w:fill="auto"/>
          </w:tcPr>
          <w:p w14:paraId="1BCFD2FF" w14:textId="77777777" w:rsidR="00EB09BF" w:rsidRPr="008B04FE" w:rsidRDefault="00EB09BF" w:rsidP="005C10BD"/>
        </w:tc>
      </w:tr>
      <w:tr w:rsidR="00EB09BF" w:rsidRPr="00A858D1" w14:paraId="03E4ED22" w14:textId="77777777" w:rsidTr="005C10BD">
        <w:tc>
          <w:tcPr>
            <w:tcW w:w="1415" w:type="dxa"/>
            <w:vMerge/>
            <w:shd w:val="clear" w:color="auto" w:fill="auto"/>
            <w:vAlign w:val="center"/>
          </w:tcPr>
          <w:p w14:paraId="00A6EA00" w14:textId="77777777" w:rsidR="00EB09BF" w:rsidRPr="008B04FE" w:rsidRDefault="00EB09BF" w:rsidP="005C10BD"/>
        </w:tc>
        <w:tc>
          <w:tcPr>
            <w:tcW w:w="1451" w:type="dxa"/>
            <w:shd w:val="clear" w:color="auto" w:fill="auto"/>
            <w:vAlign w:val="center"/>
          </w:tcPr>
          <w:p w14:paraId="1E6BB208" w14:textId="77777777" w:rsidR="00EB09BF" w:rsidRPr="008B04FE" w:rsidRDefault="00EB09BF" w:rsidP="005C10BD">
            <w:r w:rsidRPr="008B04FE">
              <w:rPr>
                <w:rFonts w:hint="eastAsia"/>
              </w:rPr>
              <w:t>Value range</w:t>
            </w:r>
          </w:p>
        </w:tc>
        <w:tc>
          <w:tcPr>
            <w:tcW w:w="1297" w:type="dxa"/>
            <w:shd w:val="clear" w:color="auto" w:fill="BFBFBF"/>
            <w:vAlign w:val="center"/>
          </w:tcPr>
          <w:p w14:paraId="2499A0F2" w14:textId="77777777" w:rsidR="00EB09BF" w:rsidRPr="008B04FE" w:rsidRDefault="00EB09BF" w:rsidP="005C10BD">
            <w:r w:rsidRPr="008B04FE">
              <w:rPr>
                <w:rFonts w:hint="eastAsia"/>
              </w:rPr>
              <w:t>N.A.</w:t>
            </w:r>
          </w:p>
        </w:tc>
        <w:tc>
          <w:tcPr>
            <w:tcW w:w="1374" w:type="dxa"/>
            <w:shd w:val="clear" w:color="auto" w:fill="auto"/>
            <w:vAlign w:val="center"/>
          </w:tcPr>
          <w:p w14:paraId="34C02032" w14:textId="77777777" w:rsidR="00EB09BF" w:rsidRPr="008B04FE" w:rsidRDefault="00EB09BF" w:rsidP="005C10BD">
            <w:r w:rsidRPr="008B04FE">
              <w:rPr>
                <w:rFonts w:hint="eastAsia"/>
              </w:rPr>
              <w:t>1, 2, 4, 8</w:t>
            </w:r>
          </w:p>
        </w:tc>
        <w:tc>
          <w:tcPr>
            <w:tcW w:w="1288" w:type="dxa"/>
            <w:shd w:val="clear" w:color="auto" w:fill="BFBFBF"/>
            <w:vAlign w:val="center"/>
          </w:tcPr>
          <w:p w14:paraId="499FE9CE" w14:textId="77777777" w:rsidR="00EB09BF" w:rsidRPr="008B04FE" w:rsidRDefault="00EB09BF" w:rsidP="005C10BD">
            <w:r w:rsidRPr="008B04FE">
              <w:rPr>
                <w:rFonts w:hint="eastAsia"/>
              </w:rPr>
              <w:t>N.A.</w:t>
            </w:r>
          </w:p>
        </w:tc>
        <w:tc>
          <w:tcPr>
            <w:tcW w:w="2639" w:type="dxa"/>
            <w:gridSpan w:val="2"/>
            <w:shd w:val="clear" w:color="auto" w:fill="auto"/>
            <w:vAlign w:val="center"/>
          </w:tcPr>
          <w:p w14:paraId="16D9588C" w14:textId="77777777" w:rsidR="00EB09BF" w:rsidRPr="008B04FE" w:rsidRDefault="00EB09BF" w:rsidP="005C10BD">
            <w:r w:rsidRPr="008B04FE">
              <w:rPr>
                <w:rFonts w:hint="eastAsia"/>
              </w:rPr>
              <w:t>1, 2, 4, 8</w:t>
            </w:r>
          </w:p>
        </w:tc>
        <w:tc>
          <w:tcPr>
            <w:tcW w:w="724" w:type="dxa"/>
            <w:vMerge/>
            <w:shd w:val="clear" w:color="auto" w:fill="auto"/>
          </w:tcPr>
          <w:p w14:paraId="2B26A06B" w14:textId="77777777" w:rsidR="00EB09BF" w:rsidRPr="008B04FE" w:rsidRDefault="00EB09BF" w:rsidP="005C10BD"/>
        </w:tc>
      </w:tr>
      <w:tr w:rsidR="00EB09BF" w:rsidRPr="00A858D1" w14:paraId="4D696A8B" w14:textId="77777777" w:rsidTr="005C10BD">
        <w:tc>
          <w:tcPr>
            <w:tcW w:w="1415" w:type="dxa"/>
            <w:vMerge w:val="restart"/>
            <w:shd w:val="clear" w:color="auto" w:fill="auto"/>
            <w:vAlign w:val="center"/>
          </w:tcPr>
          <w:p w14:paraId="0069F70A" w14:textId="77777777" w:rsidR="00EB09BF" w:rsidRPr="008B04FE" w:rsidRDefault="00EB09BF" w:rsidP="005C10BD">
            <w:r w:rsidRPr="008B04FE">
              <w:rPr>
                <w:rFonts w:hint="eastAsia"/>
              </w:rPr>
              <w:t>Starting symbol</w:t>
            </w:r>
          </w:p>
        </w:tc>
        <w:tc>
          <w:tcPr>
            <w:tcW w:w="1451" w:type="dxa"/>
            <w:shd w:val="clear" w:color="auto" w:fill="auto"/>
            <w:vAlign w:val="center"/>
          </w:tcPr>
          <w:p w14:paraId="7C36EB42"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61EC3EC2"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3F308366"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432DC19D" w14:textId="77777777" w:rsidR="00EB09BF" w:rsidRPr="008B04FE" w:rsidRDefault="00EB09BF" w:rsidP="005C10BD"/>
        </w:tc>
      </w:tr>
      <w:tr w:rsidR="00EB09BF" w:rsidRPr="00A858D1" w14:paraId="4BDCAB45" w14:textId="77777777" w:rsidTr="005C10BD">
        <w:tc>
          <w:tcPr>
            <w:tcW w:w="1415" w:type="dxa"/>
            <w:vMerge/>
            <w:shd w:val="clear" w:color="auto" w:fill="auto"/>
            <w:vAlign w:val="center"/>
          </w:tcPr>
          <w:p w14:paraId="60292D69" w14:textId="77777777" w:rsidR="00EB09BF" w:rsidRPr="008B04FE" w:rsidRDefault="00EB09BF" w:rsidP="005C10BD"/>
        </w:tc>
        <w:tc>
          <w:tcPr>
            <w:tcW w:w="1451" w:type="dxa"/>
            <w:shd w:val="clear" w:color="auto" w:fill="auto"/>
            <w:vAlign w:val="center"/>
          </w:tcPr>
          <w:p w14:paraId="26C009F6"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304ADCAA" w14:textId="77777777" w:rsidR="00EB09BF" w:rsidRPr="008B04FE" w:rsidRDefault="00EB09BF" w:rsidP="005C10BD">
            <w:r w:rsidRPr="008B04FE">
              <w:rPr>
                <w:rFonts w:hint="eastAsia"/>
              </w:rPr>
              <w:t xml:space="preserve">0 </w:t>
            </w:r>
            <w:r w:rsidRPr="008B04FE">
              <w:t>–</w:t>
            </w:r>
            <w:r w:rsidRPr="008B04FE">
              <w:rPr>
                <w:rFonts w:hint="eastAsia"/>
              </w:rPr>
              <w:t xml:space="preserve"> 13 (FFS: another value indicating implicit derivation)</w:t>
            </w:r>
          </w:p>
        </w:tc>
        <w:tc>
          <w:tcPr>
            <w:tcW w:w="3927" w:type="dxa"/>
            <w:gridSpan w:val="3"/>
            <w:shd w:val="clear" w:color="auto" w:fill="auto"/>
            <w:vAlign w:val="center"/>
          </w:tcPr>
          <w:p w14:paraId="4300255F" w14:textId="77777777" w:rsidR="00EB09BF" w:rsidRPr="008B04FE" w:rsidRDefault="00EB09BF" w:rsidP="005C10BD">
            <w:r w:rsidRPr="008B04FE">
              <w:rPr>
                <w:rFonts w:hint="eastAsia"/>
              </w:rPr>
              <w:t xml:space="preserve">0 </w:t>
            </w:r>
            <w:r w:rsidRPr="008B04FE">
              <w:t>–</w:t>
            </w:r>
            <w:r w:rsidRPr="008B04FE">
              <w:rPr>
                <w:rFonts w:hint="eastAsia"/>
              </w:rPr>
              <w:t xml:space="preserve"> 13 (FFS: another value indicating implicit derivation)</w:t>
            </w:r>
          </w:p>
        </w:tc>
        <w:tc>
          <w:tcPr>
            <w:tcW w:w="724" w:type="dxa"/>
            <w:vMerge/>
            <w:shd w:val="clear" w:color="auto" w:fill="auto"/>
          </w:tcPr>
          <w:p w14:paraId="77A68F84" w14:textId="77777777" w:rsidR="00EB09BF" w:rsidRPr="008B04FE" w:rsidRDefault="00EB09BF" w:rsidP="005C10BD"/>
        </w:tc>
      </w:tr>
      <w:tr w:rsidR="00EB09BF" w:rsidRPr="00A858D1" w14:paraId="584FFB9C" w14:textId="77777777" w:rsidTr="005C10BD">
        <w:trPr>
          <w:trHeight w:val="47"/>
        </w:trPr>
        <w:tc>
          <w:tcPr>
            <w:tcW w:w="1415" w:type="dxa"/>
            <w:vMerge w:val="restart"/>
            <w:shd w:val="clear" w:color="auto" w:fill="auto"/>
            <w:vAlign w:val="center"/>
          </w:tcPr>
          <w:p w14:paraId="6BA35AB1" w14:textId="77777777" w:rsidR="00EB09BF" w:rsidRPr="008B04FE" w:rsidRDefault="00EB09BF" w:rsidP="005C10BD">
            <w:r w:rsidRPr="008B04FE">
              <w:rPr>
                <w:rFonts w:hint="eastAsia"/>
              </w:rPr>
              <w:t>Number of symbols in the slot</w:t>
            </w:r>
          </w:p>
        </w:tc>
        <w:tc>
          <w:tcPr>
            <w:tcW w:w="1451" w:type="dxa"/>
            <w:shd w:val="clear" w:color="auto" w:fill="auto"/>
            <w:vAlign w:val="center"/>
          </w:tcPr>
          <w:p w14:paraId="74DB3654"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18C02270"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1DF5E826"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7DD7BBE3" w14:textId="77777777" w:rsidR="00EB09BF" w:rsidRPr="008B04FE" w:rsidRDefault="00EB09BF" w:rsidP="005C10BD"/>
        </w:tc>
      </w:tr>
      <w:tr w:rsidR="00EB09BF" w:rsidRPr="00A858D1" w14:paraId="5E997E77" w14:textId="77777777" w:rsidTr="005C10BD">
        <w:trPr>
          <w:trHeight w:val="112"/>
        </w:trPr>
        <w:tc>
          <w:tcPr>
            <w:tcW w:w="1415" w:type="dxa"/>
            <w:vMerge/>
            <w:shd w:val="clear" w:color="auto" w:fill="auto"/>
            <w:vAlign w:val="center"/>
          </w:tcPr>
          <w:p w14:paraId="0F746B2A" w14:textId="77777777" w:rsidR="00EB09BF" w:rsidRPr="008B04FE" w:rsidRDefault="00EB09BF" w:rsidP="005C10BD"/>
        </w:tc>
        <w:tc>
          <w:tcPr>
            <w:tcW w:w="1451" w:type="dxa"/>
            <w:shd w:val="clear" w:color="auto" w:fill="auto"/>
            <w:vAlign w:val="center"/>
          </w:tcPr>
          <w:p w14:paraId="003FD56C"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2BEB3553" w14:textId="77777777" w:rsidR="00EB09BF" w:rsidRPr="008B04FE" w:rsidRDefault="00EB09BF" w:rsidP="005C10BD">
            <w:r w:rsidRPr="008B04FE">
              <w:rPr>
                <w:rFonts w:hint="eastAsia"/>
              </w:rPr>
              <w:t xml:space="preserve">1, 2, 4 </w:t>
            </w:r>
            <w:r w:rsidRPr="008B04FE">
              <w:t>–</w:t>
            </w:r>
            <w:r w:rsidRPr="008B04FE">
              <w:rPr>
                <w:rFonts w:hint="eastAsia"/>
              </w:rPr>
              <w:t xml:space="preserve"> 14 (FFS: another value indicating implicit derivation)</w:t>
            </w:r>
          </w:p>
        </w:tc>
        <w:tc>
          <w:tcPr>
            <w:tcW w:w="3927" w:type="dxa"/>
            <w:gridSpan w:val="3"/>
            <w:shd w:val="clear" w:color="auto" w:fill="auto"/>
            <w:vAlign w:val="center"/>
          </w:tcPr>
          <w:p w14:paraId="7969879E" w14:textId="77777777" w:rsidR="00EB09BF" w:rsidRPr="008B04FE" w:rsidRDefault="00EB09BF" w:rsidP="005C10BD">
            <w:r w:rsidRPr="008B04FE">
              <w:rPr>
                <w:rFonts w:hint="eastAsia"/>
              </w:rPr>
              <w:t xml:space="preserve">1, 2, 4 </w:t>
            </w:r>
            <w:r w:rsidRPr="008B04FE">
              <w:t>–</w:t>
            </w:r>
            <w:r w:rsidRPr="008B04FE">
              <w:rPr>
                <w:rFonts w:hint="eastAsia"/>
              </w:rPr>
              <w:t xml:space="preserve"> 14 (FFS: another value indicating implicit derivation)</w:t>
            </w:r>
          </w:p>
        </w:tc>
        <w:tc>
          <w:tcPr>
            <w:tcW w:w="724" w:type="dxa"/>
            <w:vMerge/>
            <w:shd w:val="clear" w:color="auto" w:fill="auto"/>
          </w:tcPr>
          <w:p w14:paraId="6084B826" w14:textId="77777777" w:rsidR="00EB09BF" w:rsidRPr="008B04FE" w:rsidRDefault="00EB09BF" w:rsidP="005C10BD"/>
        </w:tc>
      </w:tr>
      <w:tr w:rsidR="00EB09BF" w:rsidRPr="00A858D1" w14:paraId="69846A86" w14:textId="77777777" w:rsidTr="005C10BD">
        <w:trPr>
          <w:trHeight w:val="47"/>
        </w:trPr>
        <w:tc>
          <w:tcPr>
            <w:tcW w:w="1415" w:type="dxa"/>
            <w:vMerge w:val="restart"/>
            <w:shd w:val="clear" w:color="auto" w:fill="auto"/>
            <w:vAlign w:val="center"/>
          </w:tcPr>
          <w:p w14:paraId="41959451" w14:textId="77777777" w:rsidR="00EB09BF" w:rsidRPr="008B04FE" w:rsidRDefault="00EB09BF" w:rsidP="005C10BD">
            <w:r w:rsidRPr="008B04FE">
              <w:rPr>
                <w:rFonts w:hint="eastAsia"/>
              </w:rPr>
              <w:t>Index for identifying starting PRB</w:t>
            </w:r>
          </w:p>
        </w:tc>
        <w:tc>
          <w:tcPr>
            <w:tcW w:w="1451" w:type="dxa"/>
            <w:shd w:val="clear" w:color="auto" w:fill="auto"/>
            <w:vAlign w:val="center"/>
          </w:tcPr>
          <w:p w14:paraId="2267AF49"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7EBC3E69"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16B33982"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74B1F156" w14:textId="77777777" w:rsidR="00EB09BF" w:rsidRPr="008B04FE" w:rsidRDefault="00EB09BF" w:rsidP="005C10BD"/>
        </w:tc>
      </w:tr>
      <w:tr w:rsidR="00EB09BF" w:rsidRPr="00A858D1" w14:paraId="5CF15740" w14:textId="77777777" w:rsidTr="005C10BD">
        <w:trPr>
          <w:trHeight w:val="47"/>
        </w:trPr>
        <w:tc>
          <w:tcPr>
            <w:tcW w:w="1415" w:type="dxa"/>
            <w:vMerge/>
            <w:shd w:val="clear" w:color="auto" w:fill="auto"/>
            <w:vAlign w:val="center"/>
          </w:tcPr>
          <w:p w14:paraId="17F7814E" w14:textId="77777777" w:rsidR="00EB09BF" w:rsidRPr="008B04FE" w:rsidRDefault="00EB09BF" w:rsidP="005C10BD"/>
        </w:tc>
        <w:tc>
          <w:tcPr>
            <w:tcW w:w="1451" w:type="dxa"/>
            <w:shd w:val="clear" w:color="auto" w:fill="auto"/>
            <w:vAlign w:val="center"/>
          </w:tcPr>
          <w:p w14:paraId="0D285306"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5F05BDCE" w14:textId="77777777" w:rsidR="00EB09BF" w:rsidRPr="008B04FE" w:rsidRDefault="00EB09BF" w:rsidP="005C10BD">
            <w:r w:rsidRPr="008B04FE">
              <w:rPr>
                <w:rFonts w:hint="eastAsia"/>
              </w:rPr>
              <w:t>0 - [274]</w:t>
            </w:r>
          </w:p>
        </w:tc>
        <w:tc>
          <w:tcPr>
            <w:tcW w:w="3927" w:type="dxa"/>
            <w:gridSpan w:val="3"/>
            <w:shd w:val="clear" w:color="auto" w:fill="auto"/>
            <w:vAlign w:val="center"/>
          </w:tcPr>
          <w:p w14:paraId="7A4F839D" w14:textId="77777777" w:rsidR="00EB09BF" w:rsidRPr="008B04FE" w:rsidRDefault="00EB09BF" w:rsidP="005C10BD">
            <w:r w:rsidRPr="008B04FE">
              <w:rPr>
                <w:rFonts w:hint="eastAsia"/>
              </w:rPr>
              <w:t>0 - [274]</w:t>
            </w:r>
          </w:p>
        </w:tc>
        <w:tc>
          <w:tcPr>
            <w:tcW w:w="724" w:type="dxa"/>
            <w:vMerge/>
            <w:shd w:val="clear" w:color="auto" w:fill="auto"/>
          </w:tcPr>
          <w:p w14:paraId="577920EF" w14:textId="77777777" w:rsidR="00EB09BF" w:rsidRPr="008B04FE" w:rsidRDefault="00EB09BF" w:rsidP="005C10BD"/>
        </w:tc>
      </w:tr>
      <w:tr w:rsidR="00EB09BF" w:rsidRPr="00A858D1" w14:paraId="410F3E6F" w14:textId="77777777" w:rsidTr="005C10BD">
        <w:tc>
          <w:tcPr>
            <w:tcW w:w="1415" w:type="dxa"/>
            <w:vMerge w:val="restart"/>
            <w:shd w:val="clear" w:color="auto" w:fill="auto"/>
            <w:vAlign w:val="center"/>
          </w:tcPr>
          <w:p w14:paraId="31AD17B4" w14:textId="77777777" w:rsidR="00EB09BF" w:rsidRPr="008B04FE" w:rsidRDefault="00EB09BF" w:rsidP="005C10BD">
            <w:r w:rsidRPr="008B04FE">
              <w:rPr>
                <w:rFonts w:hint="eastAsia"/>
              </w:rPr>
              <w:t>Number of PRBs</w:t>
            </w:r>
          </w:p>
        </w:tc>
        <w:tc>
          <w:tcPr>
            <w:tcW w:w="1451" w:type="dxa"/>
            <w:shd w:val="clear" w:color="auto" w:fill="auto"/>
            <w:vAlign w:val="center"/>
          </w:tcPr>
          <w:p w14:paraId="58732BFB" w14:textId="77777777" w:rsidR="00EB09BF" w:rsidRPr="008B04FE" w:rsidRDefault="00EB09BF" w:rsidP="005C10BD">
            <w:r w:rsidRPr="008B04FE">
              <w:rPr>
                <w:rFonts w:hint="eastAsia"/>
              </w:rPr>
              <w:t>Configurability</w:t>
            </w:r>
          </w:p>
        </w:tc>
        <w:tc>
          <w:tcPr>
            <w:tcW w:w="1297" w:type="dxa"/>
            <w:shd w:val="clear" w:color="auto" w:fill="BFBFBF"/>
            <w:vAlign w:val="center"/>
          </w:tcPr>
          <w:p w14:paraId="556B22FC" w14:textId="77777777" w:rsidR="00EB09BF" w:rsidRPr="008B04FE" w:rsidRDefault="00EB09BF" w:rsidP="005C10BD">
            <w:r w:rsidRPr="008B04FE">
              <w:rPr>
                <w:rFonts w:hint="eastAsia"/>
              </w:rPr>
              <w:t>N.A.</w:t>
            </w:r>
          </w:p>
        </w:tc>
        <w:tc>
          <w:tcPr>
            <w:tcW w:w="1374" w:type="dxa"/>
            <w:shd w:val="clear" w:color="auto" w:fill="BFBFBF"/>
            <w:vAlign w:val="center"/>
          </w:tcPr>
          <w:p w14:paraId="0A29FF7B" w14:textId="77777777" w:rsidR="00EB09BF" w:rsidRPr="008B04FE" w:rsidRDefault="00EB09BF" w:rsidP="005C10BD">
            <w:r w:rsidRPr="008B04FE">
              <w:rPr>
                <w:rFonts w:hint="eastAsia"/>
              </w:rPr>
              <w:t>N.A.</w:t>
            </w:r>
          </w:p>
        </w:tc>
        <w:tc>
          <w:tcPr>
            <w:tcW w:w="3927" w:type="dxa"/>
            <w:gridSpan w:val="3"/>
            <w:shd w:val="clear" w:color="auto" w:fill="auto"/>
            <w:vAlign w:val="center"/>
          </w:tcPr>
          <w:p w14:paraId="083AD4AC"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53FD8CCC" w14:textId="77777777" w:rsidR="00EB09BF" w:rsidRPr="008B04FE" w:rsidRDefault="00EB09BF" w:rsidP="005C10BD"/>
        </w:tc>
      </w:tr>
      <w:tr w:rsidR="00EB09BF" w:rsidRPr="00A858D1" w14:paraId="3D5048BF" w14:textId="77777777" w:rsidTr="005C10BD">
        <w:tc>
          <w:tcPr>
            <w:tcW w:w="1415" w:type="dxa"/>
            <w:vMerge/>
            <w:shd w:val="clear" w:color="auto" w:fill="auto"/>
            <w:vAlign w:val="center"/>
          </w:tcPr>
          <w:p w14:paraId="00DAF761" w14:textId="77777777" w:rsidR="00EB09BF" w:rsidRPr="008B04FE" w:rsidRDefault="00EB09BF" w:rsidP="005C10BD"/>
        </w:tc>
        <w:tc>
          <w:tcPr>
            <w:tcW w:w="1451" w:type="dxa"/>
            <w:shd w:val="clear" w:color="auto" w:fill="auto"/>
            <w:vAlign w:val="center"/>
          </w:tcPr>
          <w:p w14:paraId="6B50E98D" w14:textId="77777777" w:rsidR="00EB09BF" w:rsidRPr="008B04FE" w:rsidRDefault="00EB09BF" w:rsidP="005C10BD">
            <w:r w:rsidRPr="008B04FE">
              <w:rPr>
                <w:rFonts w:hint="eastAsia"/>
              </w:rPr>
              <w:t>Value range</w:t>
            </w:r>
          </w:p>
        </w:tc>
        <w:tc>
          <w:tcPr>
            <w:tcW w:w="1297" w:type="dxa"/>
            <w:shd w:val="clear" w:color="auto" w:fill="BFBFBF"/>
            <w:vAlign w:val="center"/>
          </w:tcPr>
          <w:p w14:paraId="1A1CB199" w14:textId="77777777" w:rsidR="00EB09BF" w:rsidRPr="008B04FE" w:rsidRDefault="00EB09BF" w:rsidP="005C10BD">
            <w:r w:rsidRPr="008B04FE">
              <w:rPr>
                <w:rFonts w:hint="eastAsia"/>
              </w:rPr>
              <w:t>N.A.</w:t>
            </w:r>
          </w:p>
          <w:p w14:paraId="59D604D6" w14:textId="77777777" w:rsidR="00EB09BF" w:rsidRPr="008B04FE" w:rsidRDefault="00EB09BF" w:rsidP="005C10BD">
            <w:r w:rsidRPr="008B04FE">
              <w:rPr>
                <w:rFonts w:hint="eastAsia"/>
              </w:rPr>
              <w:t>(Default is 1)</w:t>
            </w:r>
          </w:p>
        </w:tc>
        <w:tc>
          <w:tcPr>
            <w:tcW w:w="1374" w:type="dxa"/>
            <w:shd w:val="clear" w:color="auto" w:fill="BFBFBF"/>
            <w:vAlign w:val="center"/>
          </w:tcPr>
          <w:p w14:paraId="02845FCF" w14:textId="77777777" w:rsidR="00EB09BF" w:rsidRPr="008B04FE" w:rsidRDefault="00EB09BF" w:rsidP="005C10BD">
            <w:r w:rsidRPr="008B04FE">
              <w:rPr>
                <w:rFonts w:hint="eastAsia"/>
              </w:rPr>
              <w:t>N.A.</w:t>
            </w:r>
          </w:p>
          <w:p w14:paraId="2B5C486A" w14:textId="77777777" w:rsidR="00EB09BF" w:rsidRPr="008B04FE" w:rsidRDefault="00EB09BF" w:rsidP="005C10BD">
            <w:r w:rsidRPr="008B04FE">
              <w:rPr>
                <w:rFonts w:hint="eastAsia"/>
              </w:rPr>
              <w:t>(Default is 1)</w:t>
            </w:r>
          </w:p>
        </w:tc>
        <w:tc>
          <w:tcPr>
            <w:tcW w:w="3927" w:type="dxa"/>
            <w:gridSpan w:val="3"/>
            <w:shd w:val="clear" w:color="auto" w:fill="auto"/>
            <w:vAlign w:val="center"/>
          </w:tcPr>
          <w:p w14:paraId="0E52D78A" w14:textId="77777777" w:rsidR="00EB09BF" w:rsidRPr="008B04FE" w:rsidRDefault="00EB09BF" w:rsidP="005C10BD">
            <w:r w:rsidRPr="008B04FE">
              <w:rPr>
                <w:rFonts w:hint="eastAsia"/>
              </w:rPr>
              <w:t xml:space="preserve">1 </w:t>
            </w:r>
            <w:r w:rsidRPr="008B04FE">
              <w:t>–</w:t>
            </w:r>
            <w:r w:rsidRPr="008B04FE">
              <w:rPr>
                <w:rFonts w:hint="eastAsia"/>
              </w:rPr>
              <w:t xml:space="preserve"> [16]</w:t>
            </w:r>
          </w:p>
        </w:tc>
        <w:tc>
          <w:tcPr>
            <w:tcW w:w="724" w:type="dxa"/>
            <w:vMerge/>
            <w:shd w:val="clear" w:color="auto" w:fill="auto"/>
          </w:tcPr>
          <w:p w14:paraId="1B238920" w14:textId="77777777" w:rsidR="00EB09BF" w:rsidRPr="008B04FE" w:rsidRDefault="00EB09BF" w:rsidP="005C10BD"/>
        </w:tc>
      </w:tr>
      <w:tr w:rsidR="00EB09BF" w:rsidRPr="00A858D1" w14:paraId="2EDEF4BD" w14:textId="77777777" w:rsidTr="005C10BD">
        <w:trPr>
          <w:trHeight w:val="1150"/>
        </w:trPr>
        <w:tc>
          <w:tcPr>
            <w:tcW w:w="1415" w:type="dxa"/>
            <w:shd w:val="clear" w:color="auto" w:fill="auto"/>
            <w:vAlign w:val="center"/>
          </w:tcPr>
          <w:p w14:paraId="4C03A319" w14:textId="77777777" w:rsidR="00EB09BF" w:rsidRPr="008B04FE" w:rsidRDefault="00EB09BF" w:rsidP="005C10BD">
            <w:r w:rsidRPr="008B04FE">
              <w:rPr>
                <w:rFonts w:hint="eastAsia"/>
              </w:rPr>
              <w:t>FFS: Frequency resource of 2nd hop if frequency Hopping is enabled</w:t>
            </w:r>
          </w:p>
        </w:tc>
        <w:tc>
          <w:tcPr>
            <w:tcW w:w="1451" w:type="dxa"/>
            <w:shd w:val="clear" w:color="auto" w:fill="auto"/>
            <w:vAlign w:val="center"/>
          </w:tcPr>
          <w:p w14:paraId="4294DC82" w14:textId="77777777" w:rsidR="00EB09BF" w:rsidRPr="008B04FE" w:rsidRDefault="00EB09BF" w:rsidP="005C10BD"/>
        </w:tc>
        <w:tc>
          <w:tcPr>
            <w:tcW w:w="1297" w:type="dxa"/>
            <w:shd w:val="clear" w:color="auto" w:fill="auto"/>
            <w:vAlign w:val="center"/>
          </w:tcPr>
          <w:p w14:paraId="63DC4CAD" w14:textId="77777777" w:rsidR="00EB09BF" w:rsidRPr="008B04FE" w:rsidRDefault="00EB09BF" w:rsidP="005C10BD"/>
        </w:tc>
        <w:tc>
          <w:tcPr>
            <w:tcW w:w="1374" w:type="dxa"/>
            <w:shd w:val="clear" w:color="auto" w:fill="auto"/>
            <w:vAlign w:val="center"/>
          </w:tcPr>
          <w:p w14:paraId="157686CE" w14:textId="77777777" w:rsidR="00EB09BF" w:rsidRPr="008B04FE" w:rsidRDefault="00EB09BF" w:rsidP="005C10BD"/>
        </w:tc>
        <w:tc>
          <w:tcPr>
            <w:tcW w:w="1288" w:type="dxa"/>
            <w:shd w:val="clear" w:color="auto" w:fill="auto"/>
            <w:vAlign w:val="center"/>
          </w:tcPr>
          <w:p w14:paraId="7F1E4D45" w14:textId="77777777" w:rsidR="00EB09BF" w:rsidRPr="008B04FE" w:rsidRDefault="00EB09BF" w:rsidP="005C10BD"/>
        </w:tc>
        <w:tc>
          <w:tcPr>
            <w:tcW w:w="1371" w:type="dxa"/>
            <w:shd w:val="clear" w:color="auto" w:fill="auto"/>
            <w:vAlign w:val="center"/>
          </w:tcPr>
          <w:p w14:paraId="4887585C" w14:textId="77777777" w:rsidR="00EB09BF" w:rsidRPr="008B04FE" w:rsidRDefault="00EB09BF" w:rsidP="005C10BD"/>
        </w:tc>
        <w:tc>
          <w:tcPr>
            <w:tcW w:w="1268" w:type="dxa"/>
            <w:shd w:val="clear" w:color="auto" w:fill="auto"/>
          </w:tcPr>
          <w:p w14:paraId="0B55AAD9" w14:textId="77777777" w:rsidR="00EB09BF" w:rsidRPr="008B04FE" w:rsidRDefault="00EB09BF" w:rsidP="005C10BD"/>
        </w:tc>
        <w:tc>
          <w:tcPr>
            <w:tcW w:w="724" w:type="dxa"/>
            <w:shd w:val="clear" w:color="auto" w:fill="auto"/>
          </w:tcPr>
          <w:p w14:paraId="7088101C" w14:textId="77777777" w:rsidR="00EB09BF" w:rsidRPr="008B04FE" w:rsidRDefault="00EB09BF" w:rsidP="005C10BD">
            <w:r w:rsidRPr="008B04FE">
              <w:rPr>
                <w:rFonts w:hint="eastAsia"/>
              </w:rPr>
              <w:t>RAN1 needs to further study the necessity.</w:t>
            </w:r>
          </w:p>
        </w:tc>
      </w:tr>
      <w:tr w:rsidR="00EB09BF" w:rsidRPr="00A858D1" w14:paraId="7EB09097" w14:textId="77777777" w:rsidTr="005C10BD">
        <w:trPr>
          <w:trHeight w:val="103"/>
        </w:trPr>
        <w:tc>
          <w:tcPr>
            <w:tcW w:w="1415" w:type="dxa"/>
            <w:vMerge w:val="restart"/>
            <w:shd w:val="clear" w:color="auto" w:fill="auto"/>
            <w:vAlign w:val="center"/>
          </w:tcPr>
          <w:p w14:paraId="3A5FC629" w14:textId="77777777" w:rsidR="00EB09BF" w:rsidRPr="008B04FE" w:rsidRDefault="00EB09BF" w:rsidP="005C10BD">
            <w:r w:rsidRPr="008B04FE">
              <w:rPr>
                <w:rFonts w:hint="eastAsia"/>
              </w:rPr>
              <w:t>Index of initial cyclic shift</w:t>
            </w:r>
          </w:p>
        </w:tc>
        <w:tc>
          <w:tcPr>
            <w:tcW w:w="1451" w:type="dxa"/>
            <w:shd w:val="clear" w:color="auto" w:fill="auto"/>
            <w:vAlign w:val="center"/>
          </w:tcPr>
          <w:p w14:paraId="0741E206"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0588AC77" w14:textId="77777777" w:rsidR="00EB09BF" w:rsidRPr="008B04FE" w:rsidRDefault="00EB09BF" w:rsidP="005C10BD">
            <w:r w:rsidRPr="008B04FE">
              <w:rPr>
                <w:rFonts w:hint="eastAsia"/>
              </w:rPr>
              <w:t>Configured in resource set</w:t>
            </w:r>
          </w:p>
        </w:tc>
        <w:tc>
          <w:tcPr>
            <w:tcW w:w="1288" w:type="dxa"/>
            <w:shd w:val="clear" w:color="auto" w:fill="BFBFBF"/>
            <w:vAlign w:val="center"/>
          </w:tcPr>
          <w:p w14:paraId="674D121E" w14:textId="77777777" w:rsidR="00EB09BF" w:rsidRPr="008B04FE" w:rsidRDefault="00EB09BF" w:rsidP="005C10BD">
            <w:r w:rsidRPr="008B04FE">
              <w:rPr>
                <w:rFonts w:hint="eastAsia"/>
              </w:rPr>
              <w:t>N.A.</w:t>
            </w:r>
          </w:p>
        </w:tc>
        <w:tc>
          <w:tcPr>
            <w:tcW w:w="1371" w:type="dxa"/>
            <w:shd w:val="clear" w:color="auto" w:fill="BFBFBF"/>
            <w:vAlign w:val="center"/>
          </w:tcPr>
          <w:p w14:paraId="12BCEE48" w14:textId="77777777" w:rsidR="00EB09BF" w:rsidRPr="008B04FE" w:rsidRDefault="00EB09BF" w:rsidP="005C10BD">
            <w:r w:rsidRPr="008B04FE">
              <w:rPr>
                <w:rFonts w:hint="eastAsia"/>
              </w:rPr>
              <w:t>N.A.</w:t>
            </w:r>
          </w:p>
        </w:tc>
        <w:tc>
          <w:tcPr>
            <w:tcW w:w="1268" w:type="dxa"/>
            <w:shd w:val="clear" w:color="auto" w:fill="BFBFBF"/>
            <w:vAlign w:val="center"/>
          </w:tcPr>
          <w:p w14:paraId="750DEA6A" w14:textId="77777777" w:rsidR="00EB09BF" w:rsidRPr="008B04FE" w:rsidRDefault="00EB09BF" w:rsidP="005C10BD">
            <w:r w:rsidRPr="008B04FE">
              <w:rPr>
                <w:rFonts w:hint="eastAsia"/>
              </w:rPr>
              <w:t>N.A.</w:t>
            </w:r>
          </w:p>
        </w:tc>
        <w:tc>
          <w:tcPr>
            <w:tcW w:w="724" w:type="dxa"/>
            <w:vMerge w:val="restart"/>
            <w:shd w:val="clear" w:color="auto" w:fill="auto"/>
          </w:tcPr>
          <w:p w14:paraId="31E6CF6F" w14:textId="77777777" w:rsidR="00EB09BF" w:rsidRPr="008B04FE" w:rsidRDefault="00EB09BF" w:rsidP="005C10BD"/>
        </w:tc>
      </w:tr>
      <w:tr w:rsidR="00EB09BF" w:rsidRPr="00A858D1" w14:paraId="412DCEF5" w14:textId="77777777" w:rsidTr="005C10BD">
        <w:trPr>
          <w:trHeight w:val="47"/>
        </w:trPr>
        <w:tc>
          <w:tcPr>
            <w:tcW w:w="1415" w:type="dxa"/>
            <w:vMerge/>
            <w:shd w:val="clear" w:color="auto" w:fill="auto"/>
            <w:vAlign w:val="center"/>
          </w:tcPr>
          <w:p w14:paraId="56A7E4B2" w14:textId="77777777" w:rsidR="00EB09BF" w:rsidRPr="008B04FE" w:rsidRDefault="00EB09BF" w:rsidP="005C10BD"/>
        </w:tc>
        <w:tc>
          <w:tcPr>
            <w:tcW w:w="1451" w:type="dxa"/>
            <w:shd w:val="clear" w:color="auto" w:fill="auto"/>
            <w:vAlign w:val="center"/>
          </w:tcPr>
          <w:p w14:paraId="01FD539D"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6E7D646E" w14:textId="77777777" w:rsidR="00EB09BF" w:rsidRPr="008B04FE" w:rsidRDefault="00EB09BF" w:rsidP="005C10BD">
            <w:r w:rsidRPr="008B04FE">
              <w:rPr>
                <w:rFonts w:hint="eastAsia"/>
              </w:rPr>
              <w:t xml:space="preserve">0 </w:t>
            </w:r>
            <w:r w:rsidRPr="008B04FE">
              <w:t>–</w:t>
            </w:r>
            <w:r w:rsidRPr="008B04FE">
              <w:rPr>
                <w:rFonts w:hint="eastAsia"/>
              </w:rPr>
              <w:t xml:space="preserve"> 11</w:t>
            </w:r>
          </w:p>
        </w:tc>
        <w:tc>
          <w:tcPr>
            <w:tcW w:w="1288" w:type="dxa"/>
            <w:shd w:val="clear" w:color="auto" w:fill="BFBFBF"/>
            <w:vAlign w:val="center"/>
          </w:tcPr>
          <w:p w14:paraId="5B82CB38" w14:textId="77777777" w:rsidR="00EB09BF" w:rsidRPr="008B04FE" w:rsidRDefault="00EB09BF" w:rsidP="005C10BD">
            <w:r w:rsidRPr="008B04FE">
              <w:rPr>
                <w:rFonts w:hint="eastAsia"/>
              </w:rPr>
              <w:t>N.A.</w:t>
            </w:r>
          </w:p>
        </w:tc>
        <w:tc>
          <w:tcPr>
            <w:tcW w:w="1371" w:type="dxa"/>
            <w:shd w:val="clear" w:color="auto" w:fill="BFBFBF"/>
            <w:vAlign w:val="center"/>
          </w:tcPr>
          <w:p w14:paraId="43BB0C78" w14:textId="77777777" w:rsidR="00EB09BF" w:rsidRPr="008B04FE" w:rsidRDefault="00EB09BF" w:rsidP="005C10BD">
            <w:r w:rsidRPr="008B04FE">
              <w:rPr>
                <w:rFonts w:hint="eastAsia"/>
              </w:rPr>
              <w:t>N.A.</w:t>
            </w:r>
          </w:p>
        </w:tc>
        <w:tc>
          <w:tcPr>
            <w:tcW w:w="1268" w:type="dxa"/>
            <w:shd w:val="clear" w:color="auto" w:fill="BFBFBF"/>
            <w:vAlign w:val="center"/>
          </w:tcPr>
          <w:p w14:paraId="79DA2B5C" w14:textId="77777777" w:rsidR="00EB09BF" w:rsidRPr="008B04FE" w:rsidRDefault="00EB09BF" w:rsidP="005C10BD">
            <w:r w:rsidRPr="008B04FE">
              <w:rPr>
                <w:rFonts w:hint="eastAsia"/>
              </w:rPr>
              <w:t>N.A.</w:t>
            </w:r>
          </w:p>
        </w:tc>
        <w:tc>
          <w:tcPr>
            <w:tcW w:w="724" w:type="dxa"/>
            <w:vMerge/>
            <w:shd w:val="clear" w:color="auto" w:fill="auto"/>
          </w:tcPr>
          <w:p w14:paraId="41BE6B79" w14:textId="77777777" w:rsidR="00EB09BF" w:rsidRPr="008B04FE" w:rsidRDefault="00EB09BF" w:rsidP="005C10BD"/>
        </w:tc>
      </w:tr>
      <w:tr w:rsidR="00EB09BF" w:rsidRPr="00A858D1" w14:paraId="0587172D" w14:textId="77777777" w:rsidTr="005C10BD">
        <w:trPr>
          <w:trHeight w:val="54"/>
        </w:trPr>
        <w:tc>
          <w:tcPr>
            <w:tcW w:w="1415" w:type="dxa"/>
            <w:vMerge w:val="restart"/>
            <w:shd w:val="clear" w:color="auto" w:fill="auto"/>
            <w:vAlign w:val="center"/>
          </w:tcPr>
          <w:p w14:paraId="15696A38" w14:textId="77777777" w:rsidR="00EB09BF" w:rsidRPr="008B04FE" w:rsidRDefault="00EB09BF" w:rsidP="005C10BD">
            <w:r w:rsidRPr="008B04FE">
              <w:rPr>
                <w:rFonts w:hint="eastAsia"/>
              </w:rPr>
              <w:t>Index of time-domain OCC</w:t>
            </w:r>
          </w:p>
        </w:tc>
        <w:tc>
          <w:tcPr>
            <w:tcW w:w="1451" w:type="dxa"/>
            <w:shd w:val="clear" w:color="auto" w:fill="auto"/>
            <w:vAlign w:val="center"/>
          </w:tcPr>
          <w:p w14:paraId="081C9853" w14:textId="77777777" w:rsidR="00EB09BF" w:rsidRPr="008B04FE" w:rsidRDefault="00EB09BF" w:rsidP="005C10BD">
            <w:r w:rsidRPr="008B04FE">
              <w:rPr>
                <w:rFonts w:hint="eastAsia"/>
              </w:rPr>
              <w:t>Configurability</w:t>
            </w:r>
          </w:p>
        </w:tc>
        <w:tc>
          <w:tcPr>
            <w:tcW w:w="1297" w:type="dxa"/>
            <w:shd w:val="clear" w:color="auto" w:fill="BFBFBF"/>
            <w:vAlign w:val="center"/>
          </w:tcPr>
          <w:p w14:paraId="4C0C618C" w14:textId="77777777" w:rsidR="00EB09BF" w:rsidRPr="008B04FE" w:rsidRDefault="00EB09BF" w:rsidP="005C10BD">
            <w:r w:rsidRPr="008B04FE">
              <w:rPr>
                <w:rFonts w:hint="eastAsia"/>
              </w:rPr>
              <w:t>N.A.</w:t>
            </w:r>
          </w:p>
        </w:tc>
        <w:tc>
          <w:tcPr>
            <w:tcW w:w="1374" w:type="dxa"/>
            <w:shd w:val="clear" w:color="auto" w:fill="auto"/>
            <w:vAlign w:val="center"/>
          </w:tcPr>
          <w:p w14:paraId="120716F2" w14:textId="77777777" w:rsidR="00EB09BF" w:rsidRPr="008B04FE" w:rsidRDefault="00EB09BF" w:rsidP="005C10BD">
            <w:r w:rsidRPr="008B04FE">
              <w:rPr>
                <w:rFonts w:hint="eastAsia"/>
              </w:rPr>
              <w:t>Configured in resource set</w:t>
            </w:r>
          </w:p>
        </w:tc>
        <w:tc>
          <w:tcPr>
            <w:tcW w:w="1288" w:type="dxa"/>
            <w:shd w:val="clear" w:color="auto" w:fill="BFBFBF"/>
            <w:vAlign w:val="center"/>
          </w:tcPr>
          <w:p w14:paraId="350808A6" w14:textId="77777777" w:rsidR="00EB09BF" w:rsidRPr="008B04FE" w:rsidRDefault="00EB09BF" w:rsidP="005C10BD">
            <w:r w:rsidRPr="008B04FE">
              <w:rPr>
                <w:rFonts w:hint="eastAsia"/>
              </w:rPr>
              <w:t>N.A.</w:t>
            </w:r>
          </w:p>
        </w:tc>
        <w:tc>
          <w:tcPr>
            <w:tcW w:w="1371" w:type="dxa"/>
            <w:shd w:val="clear" w:color="auto" w:fill="BFBFBF"/>
            <w:vAlign w:val="center"/>
          </w:tcPr>
          <w:p w14:paraId="10408DC4" w14:textId="77777777" w:rsidR="00EB09BF" w:rsidRPr="008B04FE" w:rsidRDefault="00EB09BF" w:rsidP="005C10BD">
            <w:r w:rsidRPr="008B04FE">
              <w:rPr>
                <w:rFonts w:hint="eastAsia"/>
              </w:rPr>
              <w:t>N.A.</w:t>
            </w:r>
          </w:p>
        </w:tc>
        <w:tc>
          <w:tcPr>
            <w:tcW w:w="1268" w:type="dxa"/>
            <w:shd w:val="clear" w:color="auto" w:fill="BFBFBF"/>
            <w:vAlign w:val="center"/>
          </w:tcPr>
          <w:p w14:paraId="178B5A4B" w14:textId="77777777" w:rsidR="00EB09BF" w:rsidRPr="008B04FE" w:rsidRDefault="00EB09BF" w:rsidP="005C10BD">
            <w:r w:rsidRPr="008B04FE">
              <w:rPr>
                <w:rFonts w:hint="eastAsia"/>
              </w:rPr>
              <w:t>N.A.</w:t>
            </w:r>
          </w:p>
        </w:tc>
        <w:tc>
          <w:tcPr>
            <w:tcW w:w="724" w:type="dxa"/>
            <w:vMerge w:val="restart"/>
            <w:shd w:val="clear" w:color="auto" w:fill="auto"/>
          </w:tcPr>
          <w:p w14:paraId="5813AAAA" w14:textId="77777777" w:rsidR="00EB09BF" w:rsidRPr="008B04FE" w:rsidRDefault="00EB09BF" w:rsidP="005C10BD"/>
        </w:tc>
      </w:tr>
      <w:tr w:rsidR="00EB09BF" w:rsidRPr="00A858D1" w14:paraId="38417E5E" w14:textId="77777777" w:rsidTr="005C10BD">
        <w:trPr>
          <w:trHeight w:val="99"/>
        </w:trPr>
        <w:tc>
          <w:tcPr>
            <w:tcW w:w="1415" w:type="dxa"/>
            <w:vMerge/>
            <w:shd w:val="clear" w:color="auto" w:fill="auto"/>
            <w:vAlign w:val="center"/>
          </w:tcPr>
          <w:p w14:paraId="2A90BD8A" w14:textId="77777777" w:rsidR="00EB09BF" w:rsidRPr="008B04FE" w:rsidRDefault="00EB09BF" w:rsidP="005C10BD"/>
        </w:tc>
        <w:tc>
          <w:tcPr>
            <w:tcW w:w="1451" w:type="dxa"/>
            <w:shd w:val="clear" w:color="auto" w:fill="auto"/>
            <w:vAlign w:val="center"/>
          </w:tcPr>
          <w:p w14:paraId="0DC426B6" w14:textId="77777777" w:rsidR="00EB09BF" w:rsidRPr="008B04FE" w:rsidRDefault="00EB09BF" w:rsidP="005C10BD">
            <w:r w:rsidRPr="008B04FE">
              <w:rPr>
                <w:rFonts w:hint="eastAsia"/>
              </w:rPr>
              <w:t>Value range</w:t>
            </w:r>
          </w:p>
        </w:tc>
        <w:tc>
          <w:tcPr>
            <w:tcW w:w="1297" w:type="dxa"/>
            <w:shd w:val="clear" w:color="auto" w:fill="BFBFBF"/>
            <w:vAlign w:val="center"/>
          </w:tcPr>
          <w:p w14:paraId="390DC3D9" w14:textId="77777777" w:rsidR="00EB09BF" w:rsidRPr="008B04FE" w:rsidRDefault="00EB09BF" w:rsidP="005C10BD">
            <w:r w:rsidRPr="008B04FE">
              <w:rPr>
                <w:rFonts w:hint="eastAsia"/>
              </w:rPr>
              <w:t>N.A.</w:t>
            </w:r>
          </w:p>
        </w:tc>
        <w:tc>
          <w:tcPr>
            <w:tcW w:w="1374" w:type="dxa"/>
            <w:shd w:val="clear" w:color="auto" w:fill="auto"/>
            <w:vAlign w:val="center"/>
          </w:tcPr>
          <w:p w14:paraId="601F2A5B" w14:textId="77777777" w:rsidR="00EB09BF" w:rsidRPr="008B04FE" w:rsidRDefault="00EB09BF" w:rsidP="005C10BD">
            <w:r w:rsidRPr="008B04FE">
              <w:rPr>
                <w:rFonts w:hint="eastAsia"/>
              </w:rPr>
              <w:t>0 - 6</w:t>
            </w:r>
          </w:p>
        </w:tc>
        <w:tc>
          <w:tcPr>
            <w:tcW w:w="1288" w:type="dxa"/>
            <w:shd w:val="clear" w:color="auto" w:fill="BFBFBF"/>
            <w:vAlign w:val="center"/>
          </w:tcPr>
          <w:p w14:paraId="26A8CCB0" w14:textId="77777777" w:rsidR="00EB09BF" w:rsidRPr="008B04FE" w:rsidRDefault="00EB09BF" w:rsidP="005C10BD">
            <w:r w:rsidRPr="008B04FE">
              <w:rPr>
                <w:rFonts w:hint="eastAsia"/>
              </w:rPr>
              <w:t>N.A.</w:t>
            </w:r>
          </w:p>
        </w:tc>
        <w:tc>
          <w:tcPr>
            <w:tcW w:w="1371" w:type="dxa"/>
            <w:shd w:val="clear" w:color="auto" w:fill="BFBFBF"/>
            <w:vAlign w:val="center"/>
          </w:tcPr>
          <w:p w14:paraId="34C1376E" w14:textId="77777777" w:rsidR="00EB09BF" w:rsidRPr="008B04FE" w:rsidRDefault="00EB09BF" w:rsidP="005C10BD">
            <w:r w:rsidRPr="008B04FE">
              <w:rPr>
                <w:rFonts w:hint="eastAsia"/>
              </w:rPr>
              <w:t>N.A.</w:t>
            </w:r>
          </w:p>
        </w:tc>
        <w:tc>
          <w:tcPr>
            <w:tcW w:w="1268" w:type="dxa"/>
            <w:shd w:val="clear" w:color="auto" w:fill="BFBFBF"/>
            <w:vAlign w:val="center"/>
          </w:tcPr>
          <w:p w14:paraId="73785957" w14:textId="77777777" w:rsidR="00EB09BF" w:rsidRPr="008B04FE" w:rsidRDefault="00EB09BF" w:rsidP="005C10BD">
            <w:r w:rsidRPr="008B04FE">
              <w:rPr>
                <w:rFonts w:hint="eastAsia"/>
              </w:rPr>
              <w:t>N.A.</w:t>
            </w:r>
          </w:p>
        </w:tc>
        <w:tc>
          <w:tcPr>
            <w:tcW w:w="724" w:type="dxa"/>
            <w:vMerge/>
            <w:shd w:val="clear" w:color="auto" w:fill="auto"/>
          </w:tcPr>
          <w:p w14:paraId="6B084B66" w14:textId="77777777" w:rsidR="00EB09BF" w:rsidRPr="008B04FE" w:rsidRDefault="00EB09BF" w:rsidP="005C10BD"/>
        </w:tc>
      </w:tr>
      <w:tr w:rsidR="00EB09BF" w:rsidRPr="00A858D1" w14:paraId="30C8C6DB" w14:textId="77777777" w:rsidTr="005C10BD">
        <w:trPr>
          <w:trHeight w:val="99"/>
        </w:trPr>
        <w:tc>
          <w:tcPr>
            <w:tcW w:w="1415" w:type="dxa"/>
            <w:vMerge w:val="restart"/>
            <w:shd w:val="clear" w:color="auto" w:fill="auto"/>
            <w:vAlign w:val="center"/>
          </w:tcPr>
          <w:p w14:paraId="4399AECB" w14:textId="77777777" w:rsidR="00EB09BF" w:rsidRPr="008B04FE" w:rsidRDefault="00EB09BF" w:rsidP="005C10BD">
            <w:r w:rsidRPr="008B04FE">
              <w:rPr>
                <w:rFonts w:hint="eastAsia"/>
              </w:rPr>
              <w:t>[Length of Pre-DFT OCC]</w:t>
            </w:r>
          </w:p>
        </w:tc>
        <w:tc>
          <w:tcPr>
            <w:tcW w:w="1451" w:type="dxa"/>
            <w:shd w:val="clear" w:color="auto" w:fill="auto"/>
            <w:vAlign w:val="center"/>
          </w:tcPr>
          <w:p w14:paraId="79D388FE" w14:textId="77777777" w:rsidR="00EB09BF" w:rsidRPr="008B04FE" w:rsidRDefault="00EB09BF" w:rsidP="005C10BD">
            <w:r w:rsidRPr="008B04FE">
              <w:rPr>
                <w:rFonts w:hint="eastAsia"/>
              </w:rPr>
              <w:t>Configurability</w:t>
            </w:r>
          </w:p>
        </w:tc>
        <w:tc>
          <w:tcPr>
            <w:tcW w:w="1297" w:type="dxa"/>
            <w:shd w:val="clear" w:color="auto" w:fill="BFBFBF"/>
            <w:vAlign w:val="center"/>
          </w:tcPr>
          <w:p w14:paraId="433B8404" w14:textId="77777777" w:rsidR="00EB09BF" w:rsidRPr="008B04FE" w:rsidRDefault="00EB09BF" w:rsidP="005C10BD">
            <w:r w:rsidRPr="008B04FE">
              <w:rPr>
                <w:rFonts w:hint="eastAsia"/>
              </w:rPr>
              <w:t>N.A.</w:t>
            </w:r>
          </w:p>
        </w:tc>
        <w:tc>
          <w:tcPr>
            <w:tcW w:w="1374" w:type="dxa"/>
            <w:shd w:val="clear" w:color="auto" w:fill="BFBFBF"/>
            <w:vAlign w:val="center"/>
          </w:tcPr>
          <w:p w14:paraId="5D445E26" w14:textId="77777777" w:rsidR="00EB09BF" w:rsidRPr="008B04FE" w:rsidRDefault="00EB09BF" w:rsidP="005C10BD">
            <w:r w:rsidRPr="008B04FE">
              <w:rPr>
                <w:rFonts w:hint="eastAsia"/>
              </w:rPr>
              <w:t>N.A.</w:t>
            </w:r>
          </w:p>
        </w:tc>
        <w:tc>
          <w:tcPr>
            <w:tcW w:w="1288" w:type="dxa"/>
            <w:shd w:val="clear" w:color="auto" w:fill="BFBFBF"/>
            <w:vAlign w:val="center"/>
          </w:tcPr>
          <w:p w14:paraId="22DCC9B3" w14:textId="77777777" w:rsidR="00EB09BF" w:rsidRPr="008B04FE" w:rsidRDefault="00EB09BF" w:rsidP="005C10BD">
            <w:r w:rsidRPr="008B04FE">
              <w:rPr>
                <w:rFonts w:hint="eastAsia"/>
              </w:rPr>
              <w:t>N.A.</w:t>
            </w:r>
          </w:p>
        </w:tc>
        <w:tc>
          <w:tcPr>
            <w:tcW w:w="1371" w:type="dxa"/>
            <w:shd w:val="clear" w:color="auto" w:fill="BFBFBF"/>
            <w:vAlign w:val="center"/>
          </w:tcPr>
          <w:p w14:paraId="0B328F1A" w14:textId="77777777" w:rsidR="00EB09BF" w:rsidRPr="008B04FE" w:rsidRDefault="00EB09BF" w:rsidP="005C10BD">
            <w:r w:rsidRPr="008B04FE">
              <w:rPr>
                <w:rFonts w:hint="eastAsia"/>
              </w:rPr>
              <w:t>N.A.</w:t>
            </w:r>
          </w:p>
        </w:tc>
        <w:tc>
          <w:tcPr>
            <w:tcW w:w="1268" w:type="dxa"/>
            <w:shd w:val="clear" w:color="auto" w:fill="auto"/>
            <w:vAlign w:val="center"/>
          </w:tcPr>
          <w:p w14:paraId="2DA89F54" w14:textId="77777777" w:rsidR="00EB09BF" w:rsidRPr="008B04FE" w:rsidRDefault="00EB09BF" w:rsidP="005C10BD">
            <w:r w:rsidRPr="008B04FE">
              <w:rPr>
                <w:rFonts w:hint="eastAsia"/>
              </w:rPr>
              <w:t>Configured in resource set</w:t>
            </w:r>
          </w:p>
        </w:tc>
        <w:tc>
          <w:tcPr>
            <w:tcW w:w="724" w:type="dxa"/>
            <w:shd w:val="clear" w:color="auto" w:fill="auto"/>
          </w:tcPr>
          <w:p w14:paraId="38F52CE9" w14:textId="77777777" w:rsidR="00EB09BF" w:rsidRPr="008B04FE" w:rsidRDefault="00EB09BF" w:rsidP="005C10BD"/>
        </w:tc>
      </w:tr>
      <w:tr w:rsidR="00EB09BF" w:rsidRPr="00A858D1" w14:paraId="2123188B" w14:textId="77777777" w:rsidTr="005C10BD">
        <w:trPr>
          <w:trHeight w:val="99"/>
        </w:trPr>
        <w:tc>
          <w:tcPr>
            <w:tcW w:w="1415" w:type="dxa"/>
            <w:vMerge/>
            <w:shd w:val="clear" w:color="auto" w:fill="auto"/>
            <w:vAlign w:val="center"/>
          </w:tcPr>
          <w:p w14:paraId="21817BBA" w14:textId="77777777" w:rsidR="00EB09BF" w:rsidRPr="008B04FE" w:rsidRDefault="00EB09BF" w:rsidP="005C10BD"/>
        </w:tc>
        <w:tc>
          <w:tcPr>
            <w:tcW w:w="1451" w:type="dxa"/>
            <w:shd w:val="clear" w:color="auto" w:fill="auto"/>
            <w:vAlign w:val="center"/>
          </w:tcPr>
          <w:p w14:paraId="7F7462F0" w14:textId="77777777" w:rsidR="00EB09BF" w:rsidRPr="008B04FE" w:rsidRDefault="00EB09BF" w:rsidP="005C10BD">
            <w:r w:rsidRPr="008B04FE">
              <w:rPr>
                <w:rFonts w:hint="eastAsia"/>
              </w:rPr>
              <w:t>Value range</w:t>
            </w:r>
          </w:p>
        </w:tc>
        <w:tc>
          <w:tcPr>
            <w:tcW w:w="1297" w:type="dxa"/>
            <w:shd w:val="clear" w:color="auto" w:fill="BFBFBF"/>
            <w:vAlign w:val="center"/>
          </w:tcPr>
          <w:p w14:paraId="2F047F42" w14:textId="77777777" w:rsidR="00EB09BF" w:rsidRPr="008B04FE" w:rsidRDefault="00EB09BF" w:rsidP="005C10BD">
            <w:r w:rsidRPr="008B04FE">
              <w:rPr>
                <w:rFonts w:hint="eastAsia"/>
              </w:rPr>
              <w:t>N.A.</w:t>
            </w:r>
          </w:p>
        </w:tc>
        <w:tc>
          <w:tcPr>
            <w:tcW w:w="1374" w:type="dxa"/>
            <w:shd w:val="clear" w:color="auto" w:fill="BFBFBF"/>
            <w:vAlign w:val="center"/>
          </w:tcPr>
          <w:p w14:paraId="5A92DA5F" w14:textId="77777777" w:rsidR="00EB09BF" w:rsidRPr="008B04FE" w:rsidRDefault="00EB09BF" w:rsidP="005C10BD">
            <w:r w:rsidRPr="008B04FE">
              <w:rPr>
                <w:rFonts w:hint="eastAsia"/>
              </w:rPr>
              <w:t>N.A.</w:t>
            </w:r>
          </w:p>
        </w:tc>
        <w:tc>
          <w:tcPr>
            <w:tcW w:w="1288" w:type="dxa"/>
            <w:shd w:val="clear" w:color="auto" w:fill="BFBFBF"/>
            <w:vAlign w:val="center"/>
          </w:tcPr>
          <w:p w14:paraId="4ED04EB8" w14:textId="77777777" w:rsidR="00EB09BF" w:rsidRPr="008B04FE" w:rsidRDefault="00EB09BF" w:rsidP="005C10BD">
            <w:r w:rsidRPr="008B04FE">
              <w:rPr>
                <w:rFonts w:hint="eastAsia"/>
              </w:rPr>
              <w:t>N.A.</w:t>
            </w:r>
          </w:p>
        </w:tc>
        <w:tc>
          <w:tcPr>
            <w:tcW w:w="1371" w:type="dxa"/>
            <w:shd w:val="clear" w:color="auto" w:fill="BFBFBF"/>
            <w:vAlign w:val="center"/>
          </w:tcPr>
          <w:p w14:paraId="2868CB60" w14:textId="77777777" w:rsidR="00EB09BF" w:rsidRPr="008B04FE" w:rsidRDefault="00EB09BF" w:rsidP="005C10BD">
            <w:r w:rsidRPr="008B04FE">
              <w:rPr>
                <w:rFonts w:hint="eastAsia"/>
              </w:rPr>
              <w:t>N.A.</w:t>
            </w:r>
          </w:p>
        </w:tc>
        <w:tc>
          <w:tcPr>
            <w:tcW w:w="1268" w:type="dxa"/>
            <w:shd w:val="clear" w:color="auto" w:fill="auto"/>
            <w:vAlign w:val="center"/>
          </w:tcPr>
          <w:p w14:paraId="574EF63E" w14:textId="77777777" w:rsidR="00EB09BF" w:rsidRPr="008B04FE" w:rsidRDefault="00EB09BF" w:rsidP="005C10BD">
            <w:r w:rsidRPr="008B04FE">
              <w:rPr>
                <w:rFonts w:hint="eastAsia"/>
              </w:rPr>
              <w:t>1, [2], [4]</w:t>
            </w:r>
          </w:p>
        </w:tc>
        <w:tc>
          <w:tcPr>
            <w:tcW w:w="724" w:type="dxa"/>
            <w:shd w:val="clear" w:color="auto" w:fill="auto"/>
          </w:tcPr>
          <w:p w14:paraId="0B499699" w14:textId="77777777" w:rsidR="00EB09BF" w:rsidRPr="008B04FE" w:rsidRDefault="00EB09BF" w:rsidP="005C10BD"/>
        </w:tc>
      </w:tr>
      <w:tr w:rsidR="00EB09BF" w:rsidRPr="00A858D1" w14:paraId="7EE7E9A3" w14:textId="77777777" w:rsidTr="005C10BD">
        <w:trPr>
          <w:trHeight w:val="99"/>
        </w:trPr>
        <w:tc>
          <w:tcPr>
            <w:tcW w:w="1415" w:type="dxa"/>
            <w:shd w:val="clear" w:color="auto" w:fill="auto"/>
            <w:vAlign w:val="center"/>
          </w:tcPr>
          <w:p w14:paraId="5A713F5F" w14:textId="77777777" w:rsidR="00EB09BF" w:rsidRPr="008B04FE" w:rsidRDefault="00EB09BF" w:rsidP="005C10BD">
            <w:r w:rsidRPr="008B04FE">
              <w:rPr>
                <w:rFonts w:hint="eastAsia"/>
              </w:rPr>
              <w:lastRenderedPageBreak/>
              <w:t>[Index of Pre-DFT OCC]</w:t>
            </w:r>
          </w:p>
        </w:tc>
        <w:tc>
          <w:tcPr>
            <w:tcW w:w="1451" w:type="dxa"/>
            <w:shd w:val="clear" w:color="auto" w:fill="auto"/>
            <w:vAlign w:val="center"/>
          </w:tcPr>
          <w:p w14:paraId="4599062A" w14:textId="77777777" w:rsidR="00EB09BF" w:rsidRPr="008B04FE" w:rsidRDefault="00EB09BF" w:rsidP="005C10BD">
            <w:r w:rsidRPr="008B04FE">
              <w:rPr>
                <w:rFonts w:hint="eastAsia"/>
              </w:rPr>
              <w:t>Configurability</w:t>
            </w:r>
          </w:p>
        </w:tc>
        <w:tc>
          <w:tcPr>
            <w:tcW w:w="1297" w:type="dxa"/>
            <w:shd w:val="clear" w:color="auto" w:fill="BFBFBF"/>
            <w:vAlign w:val="center"/>
          </w:tcPr>
          <w:p w14:paraId="1A8E4D41" w14:textId="77777777" w:rsidR="00EB09BF" w:rsidRPr="008B04FE" w:rsidRDefault="00EB09BF" w:rsidP="005C10BD">
            <w:r w:rsidRPr="008B04FE">
              <w:rPr>
                <w:rFonts w:hint="eastAsia"/>
              </w:rPr>
              <w:t>N.A.</w:t>
            </w:r>
          </w:p>
        </w:tc>
        <w:tc>
          <w:tcPr>
            <w:tcW w:w="1374" w:type="dxa"/>
            <w:shd w:val="clear" w:color="auto" w:fill="BFBFBF"/>
            <w:vAlign w:val="center"/>
          </w:tcPr>
          <w:p w14:paraId="603681D7" w14:textId="77777777" w:rsidR="00EB09BF" w:rsidRPr="008B04FE" w:rsidRDefault="00EB09BF" w:rsidP="005C10BD">
            <w:r w:rsidRPr="008B04FE">
              <w:rPr>
                <w:rFonts w:hint="eastAsia"/>
              </w:rPr>
              <w:t>N.A.</w:t>
            </w:r>
          </w:p>
        </w:tc>
        <w:tc>
          <w:tcPr>
            <w:tcW w:w="1288" w:type="dxa"/>
            <w:shd w:val="clear" w:color="auto" w:fill="BFBFBF"/>
            <w:vAlign w:val="center"/>
          </w:tcPr>
          <w:p w14:paraId="261FFD08" w14:textId="77777777" w:rsidR="00EB09BF" w:rsidRPr="008B04FE" w:rsidRDefault="00EB09BF" w:rsidP="005C10BD">
            <w:r w:rsidRPr="008B04FE">
              <w:rPr>
                <w:rFonts w:hint="eastAsia"/>
              </w:rPr>
              <w:t>N.A.</w:t>
            </w:r>
          </w:p>
        </w:tc>
        <w:tc>
          <w:tcPr>
            <w:tcW w:w="1371" w:type="dxa"/>
            <w:shd w:val="clear" w:color="auto" w:fill="BFBFBF"/>
            <w:vAlign w:val="center"/>
          </w:tcPr>
          <w:p w14:paraId="343AF346" w14:textId="77777777" w:rsidR="00EB09BF" w:rsidRPr="008B04FE" w:rsidRDefault="00EB09BF" w:rsidP="005C10BD">
            <w:r w:rsidRPr="008B04FE">
              <w:rPr>
                <w:rFonts w:hint="eastAsia"/>
              </w:rPr>
              <w:t>N.A.</w:t>
            </w:r>
          </w:p>
        </w:tc>
        <w:tc>
          <w:tcPr>
            <w:tcW w:w="1268" w:type="dxa"/>
            <w:shd w:val="clear" w:color="auto" w:fill="auto"/>
            <w:vAlign w:val="center"/>
          </w:tcPr>
          <w:p w14:paraId="54939653" w14:textId="77777777" w:rsidR="00EB09BF" w:rsidRPr="008B04FE" w:rsidRDefault="00EB09BF" w:rsidP="005C10BD">
            <w:r w:rsidRPr="008B04FE">
              <w:rPr>
                <w:rFonts w:hint="eastAsia"/>
              </w:rPr>
              <w:t>Configured in resource set</w:t>
            </w:r>
          </w:p>
        </w:tc>
        <w:tc>
          <w:tcPr>
            <w:tcW w:w="724" w:type="dxa"/>
            <w:shd w:val="clear" w:color="auto" w:fill="auto"/>
          </w:tcPr>
          <w:p w14:paraId="3CFADC73" w14:textId="77777777" w:rsidR="00EB09BF" w:rsidRPr="008B04FE" w:rsidRDefault="00EB09BF" w:rsidP="005C10BD"/>
        </w:tc>
      </w:tr>
    </w:tbl>
    <w:p w14:paraId="21FB0575" w14:textId="77777777" w:rsidR="00EB09BF" w:rsidRPr="00A751FC" w:rsidRDefault="00EB09BF" w:rsidP="00EB09BF">
      <w:pPr>
        <w:pStyle w:val="BodyText"/>
        <w:rPr>
          <w:b/>
          <w:color w:val="FF0000"/>
          <w:u w:val="single"/>
        </w:rPr>
      </w:pPr>
      <w:r w:rsidRPr="00A751FC">
        <w:rPr>
          <w:b/>
          <w:color w:val="FF0000"/>
          <w:u w:val="single"/>
        </w:rPr>
        <w:t>Update after email approval:</w:t>
      </w:r>
    </w:p>
    <w:p w14:paraId="360D1B11" w14:textId="77777777" w:rsidR="00EB09BF" w:rsidRDefault="00EB09BF" w:rsidP="00EB09BF">
      <w:pPr>
        <w:rPr>
          <w:rFonts w:ascii="Calibri" w:hAnsi="Calibri"/>
          <w:szCs w:val="22"/>
          <w:lang w:val="en-US"/>
        </w:rPr>
      </w:pPr>
      <w:r>
        <w:rPr>
          <w:highlight w:val="green"/>
        </w:rPr>
        <w:t>Agreements;</w:t>
      </w:r>
    </w:p>
    <w:p w14:paraId="2FD4328B" w14:textId="77777777" w:rsidR="00EB09BF" w:rsidRPr="00A751FC" w:rsidRDefault="00EB09BF" w:rsidP="00EB09BF">
      <w:pPr>
        <w:spacing w:before="100" w:beforeAutospacing="1" w:after="100" w:afterAutospacing="1"/>
        <w:rPr>
          <w:rFonts w:cs="Times"/>
        </w:rPr>
      </w:pPr>
      <w:r w:rsidRPr="00A751FC">
        <w:rPr>
          <w:rFonts w:cs="Times"/>
          <w:color w:val="000000"/>
        </w:rPr>
        <w:t xml:space="preserve">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A751FC">
        <w:rPr>
          <w:rFonts w:cs="Times"/>
        </w:rPr>
        <w:t>An entry in the PUCCH resource set corresponds to one column in the table 1. This resource is defined by some parameters which are the rows of the table</w:t>
      </w:r>
    </w:p>
    <w:p w14:paraId="7AA3D064"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1: RAN1 needs to further study if the resources of some formats in Table 1 are jointly configured in a resource set.</w:t>
      </w:r>
    </w:p>
    <w:p w14:paraId="797E7A9F"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2:  </w:t>
      </w:r>
      <w:r w:rsidRPr="00A751FC">
        <w:rPr>
          <w:rFonts w:eastAsia="Times New Roman" w:cs="Times"/>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r w:rsidRPr="00A751FC">
        <w:rPr>
          <w:rFonts w:eastAsia="Microsoft YaHei" w:cs="Times"/>
          <w:color w:val="000000"/>
          <w:shd w:val="clear" w:color="auto" w:fill="FFFFFF"/>
        </w:rPr>
        <w:t>.</w:t>
      </w:r>
    </w:p>
    <w:p w14:paraId="04330DFE"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3: RAN1 needs to further study if same or different sets of PUCCH resources in Table 1 are configured for PDSCH mapping type A (slot-based transmission) and type B (non-slot-based transmission).</w:t>
      </w:r>
    </w:p>
    <w:p w14:paraId="35AC6FDD" w14:textId="77777777" w:rsidR="00EB09BF" w:rsidRPr="00A751FC" w:rsidRDefault="00EB09BF" w:rsidP="00EB09BF">
      <w:pPr>
        <w:pStyle w:val="m4323554185251877876msobodytext"/>
      </w:pPr>
      <w:r>
        <w:rPr>
          <w:rFonts w:ascii="Times New Roman" w:hAnsi="Times New Roman" w:cs="Times New Roman"/>
          <w:color w:val="000000"/>
          <w:sz w:val="20"/>
          <w:szCs w:val="20"/>
          <w:lang w:val="en-GB"/>
        </w:rPr>
        <w:t>Table 2 contains the semi-statically configured parameters. That means: A value would be configured for each  parameter in the following table.</w:t>
      </w:r>
    </w:p>
    <w:p w14:paraId="334C39AB" w14:textId="77777777" w:rsidR="00EB09BF" w:rsidRDefault="00EB09BF" w:rsidP="00EB09BF">
      <w:pPr>
        <w:pStyle w:val="m4323554185251877876msobodytext"/>
      </w:pPr>
      <w:r>
        <w:rPr>
          <w:rFonts w:ascii="Times New Roman" w:hAnsi="Times New Roman" w:cs="Times New Roman"/>
          <w:color w:val="FF0000"/>
          <w:sz w:val="20"/>
          <w:szCs w:val="20"/>
          <w:lang w:val="en-GB"/>
        </w:rPr>
        <w:t> </w:t>
      </w:r>
    </w:p>
    <w:p w14:paraId="0E4D1A6F" w14:textId="77777777" w:rsidR="00EB09BF" w:rsidRDefault="00EB09BF" w:rsidP="00EB09BF">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10607" w:type="dxa"/>
        <w:tblCellMar>
          <w:left w:w="0" w:type="dxa"/>
          <w:right w:w="0" w:type="dxa"/>
        </w:tblCellMar>
        <w:tblLook w:val="04A0" w:firstRow="1" w:lastRow="0" w:firstColumn="1" w:lastColumn="0" w:noHBand="0" w:noVBand="1"/>
      </w:tblPr>
      <w:tblGrid>
        <w:gridCol w:w="1315"/>
        <w:gridCol w:w="1573"/>
        <w:gridCol w:w="1578"/>
        <w:gridCol w:w="1562"/>
        <w:gridCol w:w="1578"/>
        <w:gridCol w:w="1562"/>
        <w:gridCol w:w="1439"/>
      </w:tblGrid>
      <w:tr w:rsidR="00EB09BF" w14:paraId="78CBE592" w14:textId="77777777" w:rsidTr="005C10BD">
        <w:trPr>
          <w:trHeight w:val="731"/>
        </w:trPr>
        <w:tc>
          <w:tcPr>
            <w:tcW w:w="278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BC87A" w14:textId="77777777" w:rsidR="00EB09BF" w:rsidRDefault="00EB09BF" w:rsidP="005C10BD">
            <w:pPr>
              <w:spacing w:before="100" w:beforeAutospacing="1" w:after="100" w:afterAutospacing="1"/>
              <w:jc w:val="center"/>
            </w:pPr>
            <w:r>
              <w:rPr>
                <w:color w:val="000000"/>
              </w:rPr>
              <w:t> </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46B3FB" w14:textId="77777777" w:rsidR="00EB09BF" w:rsidRDefault="00EB09BF" w:rsidP="005C10BD">
            <w:pPr>
              <w:spacing w:before="100" w:beforeAutospacing="1" w:after="100" w:afterAutospacing="1"/>
              <w:jc w:val="center"/>
            </w:pPr>
            <w:r>
              <w:rPr>
                <w:color w:val="000000"/>
              </w:rPr>
              <w:t xml:space="preserve">PUCCH </w:t>
            </w:r>
          </w:p>
          <w:p w14:paraId="1F737ED9" w14:textId="77777777" w:rsidR="00EB09BF" w:rsidRDefault="00EB09BF" w:rsidP="005C10BD">
            <w:pPr>
              <w:spacing w:before="100" w:beforeAutospacing="1" w:after="100" w:afterAutospacing="1"/>
              <w:jc w:val="center"/>
            </w:pPr>
            <w:r>
              <w:rPr>
                <w:color w:val="000000"/>
              </w:rPr>
              <w:t>Format 0</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D61C6E" w14:textId="77777777" w:rsidR="00EB09BF" w:rsidRDefault="00EB09BF" w:rsidP="005C10BD">
            <w:pPr>
              <w:spacing w:before="100" w:beforeAutospacing="1" w:after="100" w:afterAutospacing="1"/>
              <w:jc w:val="center"/>
            </w:pPr>
            <w:r>
              <w:rPr>
                <w:color w:val="000000"/>
              </w:rPr>
              <w:t xml:space="preserve">PUCCH </w:t>
            </w:r>
          </w:p>
          <w:p w14:paraId="2D0D7A62" w14:textId="77777777" w:rsidR="00EB09BF" w:rsidRDefault="00EB09BF" w:rsidP="005C10BD">
            <w:pPr>
              <w:spacing w:before="100" w:beforeAutospacing="1" w:after="100" w:afterAutospacing="1"/>
              <w:jc w:val="center"/>
            </w:pPr>
            <w:r>
              <w:rPr>
                <w:color w:val="000000"/>
              </w:rPr>
              <w:t>Format 1</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1CD3F2" w14:textId="77777777" w:rsidR="00EB09BF" w:rsidRDefault="00EB09BF" w:rsidP="005C10BD">
            <w:pPr>
              <w:spacing w:before="100" w:beforeAutospacing="1" w:after="100" w:afterAutospacing="1"/>
              <w:jc w:val="center"/>
            </w:pPr>
            <w:r>
              <w:rPr>
                <w:color w:val="000000"/>
              </w:rPr>
              <w:t xml:space="preserve">PUCCH </w:t>
            </w:r>
          </w:p>
          <w:p w14:paraId="61FBDCA7" w14:textId="77777777" w:rsidR="00EB09BF" w:rsidRDefault="00EB09BF" w:rsidP="005C10BD">
            <w:pPr>
              <w:spacing w:before="100" w:beforeAutospacing="1" w:after="100" w:afterAutospacing="1"/>
              <w:jc w:val="center"/>
            </w:pPr>
            <w:r>
              <w:rPr>
                <w:color w:val="000000"/>
              </w:rPr>
              <w:t>Format 2</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4CE8AF" w14:textId="77777777" w:rsidR="00EB09BF" w:rsidRDefault="00EB09BF" w:rsidP="005C10BD">
            <w:pPr>
              <w:spacing w:before="100" w:beforeAutospacing="1" w:after="100" w:afterAutospacing="1"/>
              <w:jc w:val="center"/>
            </w:pPr>
            <w:r>
              <w:rPr>
                <w:color w:val="000000"/>
              </w:rPr>
              <w:t xml:space="preserve">PUCCH </w:t>
            </w:r>
          </w:p>
          <w:p w14:paraId="1F873846" w14:textId="77777777" w:rsidR="00EB09BF" w:rsidRDefault="00EB09BF" w:rsidP="005C10BD">
            <w:pPr>
              <w:spacing w:before="100" w:beforeAutospacing="1" w:after="100" w:afterAutospacing="1"/>
              <w:jc w:val="center"/>
            </w:pPr>
            <w:r>
              <w:rPr>
                <w:color w:val="000000"/>
              </w:rPr>
              <w:t>Format 3</w:t>
            </w:r>
          </w:p>
        </w:tc>
        <w:tc>
          <w:tcPr>
            <w:tcW w:w="1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69FD6" w14:textId="77777777" w:rsidR="00EB09BF" w:rsidRDefault="00EB09BF" w:rsidP="005C10BD">
            <w:pPr>
              <w:spacing w:before="100" w:beforeAutospacing="1" w:after="100" w:afterAutospacing="1"/>
              <w:jc w:val="center"/>
            </w:pPr>
            <w:r>
              <w:rPr>
                <w:color w:val="000000"/>
              </w:rPr>
              <w:t xml:space="preserve">PUCCH </w:t>
            </w:r>
          </w:p>
          <w:p w14:paraId="44AE9661" w14:textId="77777777" w:rsidR="00EB09BF" w:rsidRDefault="00EB09BF" w:rsidP="005C10BD">
            <w:pPr>
              <w:spacing w:before="100" w:beforeAutospacing="1" w:after="100" w:afterAutospacing="1"/>
              <w:jc w:val="center"/>
            </w:pPr>
            <w:r>
              <w:rPr>
                <w:color w:val="000000"/>
              </w:rPr>
              <w:t>Format 4</w:t>
            </w:r>
          </w:p>
        </w:tc>
      </w:tr>
      <w:tr w:rsidR="00EB09BF" w14:paraId="44126E0D" w14:textId="77777777" w:rsidTr="005C10BD">
        <w:trPr>
          <w:trHeight w:val="219"/>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3062E" w14:textId="77777777" w:rsidR="00EB09BF" w:rsidRDefault="00EB09BF" w:rsidP="005C10BD">
            <w:pPr>
              <w:pStyle w:val="Paragraph"/>
            </w:pPr>
            <w:r>
              <w:t>FFS: Starting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0DB2A"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364CCE6"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D1569F3"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98E534F"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641EFB34"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1397DD53" w14:textId="77777777" w:rsidR="00EB09BF" w:rsidRDefault="00EB09BF" w:rsidP="005C10BD">
            <w:pPr>
              <w:pStyle w:val="Paragraph"/>
            </w:pPr>
            <w:r>
              <w:t>FFS</w:t>
            </w:r>
          </w:p>
        </w:tc>
      </w:tr>
      <w:tr w:rsidR="00EB09BF" w14:paraId="5B270A39" w14:textId="77777777" w:rsidTr="005C10BD">
        <w:trPr>
          <w:trHeight w:val="219"/>
        </w:trPr>
        <w:tc>
          <w:tcPr>
            <w:tcW w:w="0" w:type="auto"/>
            <w:vMerge/>
            <w:tcBorders>
              <w:top w:val="nil"/>
              <w:left w:val="single" w:sz="8" w:space="0" w:color="auto"/>
              <w:bottom w:val="single" w:sz="8" w:space="0" w:color="auto"/>
              <w:right w:val="single" w:sz="8" w:space="0" w:color="auto"/>
            </w:tcBorders>
            <w:vAlign w:val="center"/>
            <w:hideMark/>
          </w:tcPr>
          <w:p w14:paraId="1214CBB5"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7903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41698"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3C127"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5B948"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1B6E8" w14:textId="77777777" w:rsidR="00EB09BF" w:rsidRDefault="00EB09BF" w:rsidP="005C10BD">
            <w:pPr>
              <w:pStyle w:val="Paragraph"/>
            </w:pPr>
            <w:r>
              <w:t>0 - [x]</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AA29B27" w14:textId="77777777" w:rsidR="00EB09BF" w:rsidRDefault="00EB09BF" w:rsidP="005C10BD">
            <w:pPr>
              <w:pStyle w:val="Paragraph"/>
            </w:pPr>
            <w:r>
              <w:t>0 - [x]</w:t>
            </w:r>
          </w:p>
        </w:tc>
      </w:tr>
      <w:tr w:rsidR="00EB09BF" w14:paraId="7D61572E"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00B7F" w14:textId="77777777" w:rsidR="00EB09BF" w:rsidRDefault="00EB09BF" w:rsidP="005C10BD">
            <w:pPr>
              <w:pStyle w:val="Paragraph"/>
            </w:pPr>
            <w:r>
              <w:t>Starting symbol</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5B1FE"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A5995"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D1B69CB"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5FB66138"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2BC7E54"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4474650" w14:textId="77777777" w:rsidR="00EB09BF" w:rsidRDefault="00EB09BF" w:rsidP="005C10BD">
            <w:pPr>
              <w:pStyle w:val="Paragraph"/>
            </w:pPr>
            <w:r>
              <w:rPr>
                <w:rFonts w:ascii="SimSun" w:hAnsi="SimSun" w:hint="eastAsia"/>
                <w:lang w:eastAsia="zh-CN"/>
              </w:rPr>
              <w:t>√</w:t>
            </w:r>
          </w:p>
        </w:tc>
      </w:tr>
      <w:tr w:rsidR="00EB09BF" w14:paraId="036CA4E8" w14:textId="77777777" w:rsidTr="005C10BD">
        <w:trPr>
          <w:trHeight w:val="256"/>
        </w:trPr>
        <w:tc>
          <w:tcPr>
            <w:tcW w:w="0" w:type="auto"/>
            <w:vMerge/>
            <w:tcBorders>
              <w:top w:val="nil"/>
              <w:left w:val="single" w:sz="8" w:space="0" w:color="auto"/>
              <w:bottom w:val="single" w:sz="8" w:space="0" w:color="auto"/>
              <w:right w:val="single" w:sz="8" w:space="0" w:color="auto"/>
            </w:tcBorders>
            <w:vAlign w:val="center"/>
            <w:hideMark/>
          </w:tcPr>
          <w:p w14:paraId="1A5A8409"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81EB8"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F3D55" w14:textId="77777777" w:rsidR="00EB09BF" w:rsidRDefault="00EB09BF" w:rsidP="005C10BD">
            <w:pPr>
              <w:pStyle w:val="Paragraph"/>
            </w:pPr>
            <w:r>
              <w:rPr>
                <w:rFonts w:cs="Times"/>
              </w:rPr>
              <w:t>-</w:t>
            </w:r>
            <w:r>
              <w:rPr>
                <w:sz w:val="14"/>
                <w:szCs w:val="14"/>
              </w:rPr>
              <w:t xml:space="preserve">     </w:t>
            </w:r>
            <w:r>
              <w:t>12 and 13;</w:t>
            </w:r>
          </w:p>
          <w:p w14:paraId="05B09A1C" w14:textId="77777777" w:rsidR="00EB09BF" w:rsidRDefault="00EB09BF" w:rsidP="005C10BD">
            <w:pPr>
              <w:pStyle w:val="Paragraph"/>
            </w:pPr>
            <w:r>
              <w:rPr>
                <w:rFonts w:cs="Times"/>
              </w:rPr>
              <w:t>-</w:t>
            </w:r>
            <w:r>
              <w:rPr>
                <w:sz w:val="14"/>
                <w:szCs w:val="14"/>
              </w:rPr>
              <w:t xml:space="preserve">     </w:t>
            </w:r>
            <w:r>
              <w:t>0 – 11 (FFS whether or not 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4C86F" w14:textId="77777777" w:rsidR="00EB09BF" w:rsidRDefault="00EB09BF" w:rsidP="005C10BD">
            <w:pPr>
              <w:pStyle w:val="Paragraph"/>
            </w:pPr>
            <w:r>
              <w:t>0 – 10</w:t>
            </w:r>
          </w:p>
          <w:p w14:paraId="2F5A473B"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B7468" w14:textId="77777777" w:rsidR="00EB09BF" w:rsidRDefault="00EB09BF" w:rsidP="005C10BD">
            <w:pPr>
              <w:pStyle w:val="Paragraph"/>
            </w:pPr>
            <w:r>
              <w:rPr>
                <w:rFonts w:cs="Times"/>
              </w:rPr>
              <w:t>-</w:t>
            </w:r>
            <w:r>
              <w:rPr>
                <w:sz w:val="14"/>
                <w:szCs w:val="14"/>
              </w:rPr>
              <w:t xml:space="preserve">     </w:t>
            </w:r>
            <w:r>
              <w:t>12 and 13;</w:t>
            </w:r>
          </w:p>
          <w:p w14:paraId="765D88AE" w14:textId="77777777" w:rsidR="00EB09BF" w:rsidRDefault="00EB09BF" w:rsidP="005C10BD">
            <w:pPr>
              <w:pStyle w:val="Paragraph"/>
            </w:pPr>
            <w:r>
              <w:rPr>
                <w:rFonts w:cs="Times"/>
              </w:rPr>
              <w:t>-</w:t>
            </w:r>
            <w:r>
              <w:rPr>
                <w:sz w:val="14"/>
                <w:szCs w:val="14"/>
              </w:rPr>
              <w:t xml:space="preserve">     </w:t>
            </w:r>
            <w:r>
              <w:t>0 – 11 (FFS whether or not 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15F50" w14:textId="77777777" w:rsidR="00EB09BF" w:rsidRDefault="00EB09BF" w:rsidP="005C10BD">
            <w:pPr>
              <w:pStyle w:val="Paragraph"/>
            </w:pPr>
            <w:r>
              <w:t>0 – 10</w:t>
            </w:r>
          </w:p>
          <w:p w14:paraId="35C273AE" w14:textId="77777777" w:rsidR="00EB09BF" w:rsidRDefault="00EB09BF" w:rsidP="005C10BD">
            <w:pPr>
              <w:pStyle w:val="Paragraph"/>
            </w:pPr>
            <w: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C982C" w14:textId="77777777" w:rsidR="00EB09BF" w:rsidRDefault="00EB09BF" w:rsidP="005C10BD">
            <w:pPr>
              <w:pStyle w:val="Paragraph"/>
            </w:pPr>
            <w:r>
              <w:t>0 – 10</w:t>
            </w:r>
          </w:p>
          <w:p w14:paraId="4CC6D881" w14:textId="77777777" w:rsidR="00EB09BF" w:rsidRDefault="00EB09BF" w:rsidP="005C10BD">
            <w:pPr>
              <w:pStyle w:val="Paragraph"/>
            </w:pPr>
            <w:r>
              <w:t>(FFS: special values for implicit derivation)</w:t>
            </w:r>
          </w:p>
        </w:tc>
      </w:tr>
      <w:tr w:rsidR="00EB09BF" w14:paraId="0251F322"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F1C2A" w14:textId="77777777" w:rsidR="00EB09BF" w:rsidRDefault="00EB09BF" w:rsidP="005C10BD">
            <w:pPr>
              <w:pStyle w:val="Paragraph"/>
            </w:pPr>
            <w:r>
              <w:t>Number of symbols in a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866D3"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D985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148982AB"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A669DC7"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4DBFDC52"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4740789" w14:textId="77777777" w:rsidR="00EB09BF" w:rsidRDefault="00EB09BF" w:rsidP="005C10BD">
            <w:pPr>
              <w:pStyle w:val="Paragraph"/>
            </w:pPr>
            <w:r>
              <w:rPr>
                <w:rFonts w:ascii="SimSun" w:hAnsi="SimSun" w:hint="eastAsia"/>
                <w:lang w:eastAsia="zh-CN"/>
              </w:rPr>
              <w:t>√</w:t>
            </w:r>
          </w:p>
        </w:tc>
      </w:tr>
      <w:tr w:rsidR="00EB09BF" w14:paraId="4830F801" w14:textId="77777777" w:rsidTr="005C10BD">
        <w:trPr>
          <w:trHeight w:val="1866"/>
        </w:trPr>
        <w:tc>
          <w:tcPr>
            <w:tcW w:w="0" w:type="auto"/>
            <w:vMerge/>
            <w:tcBorders>
              <w:top w:val="nil"/>
              <w:left w:val="single" w:sz="8" w:space="0" w:color="auto"/>
              <w:bottom w:val="single" w:sz="8" w:space="0" w:color="auto"/>
              <w:right w:val="single" w:sz="8" w:space="0" w:color="auto"/>
            </w:tcBorders>
            <w:vAlign w:val="center"/>
            <w:hideMark/>
          </w:tcPr>
          <w:p w14:paraId="1CE90318"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87BD9"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4134A" w14:textId="77777777" w:rsidR="00EB09BF" w:rsidRDefault="00EB09BF" w:rsidP="005C10BD">
            <w:pPr>
              <w:pStyle w:val="Paragraph"/>
            </w:pPr>
            <w: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4E775" w14:textId="77777777" w:rsidR="00EB09BF" w:rsidRDefault="00EB09BF" w:rsidP="005C10BD">
            <w:pPr>
              <w:pStyle w:val="Paragraph"/>
            </w:pPr>
            <w:r>
              <w:t>4 – 14</w:t>
            </w:r>
          </w:p>
          <w:p w14:paraId="74304AB8"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F5F2A" w14:textId="77777777" w:rsidR="00EB09BF" w:rsidRDefault="00EB09BF" w:rsidP="005C10BD">
            <w:pPr>
              <w:pStyle w:val="Paragraph"/>
            </w:pPr>
            <w: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2C4DF" w14:textId="77777777" w:rsidR="00EB09BF" w:rsidRDefault="00EB09BF" w:rsidP="005C10BD">
            <w:pPr>
              <w:pStyle w:val="Paragraph"/>
            </w:pPr>
            <w:r>
              <w:t>4 – 14</w:t>
            </w:r>
          </w:p>
          <w:p w14:paraId="43A7672B" w14:textId="77777777" w:rsidR="00EB09BF" w:rsidRDefault="00EB09BF" w:rsidP="005C10BD">
            <w:pPr>
              <w:pStyle w:val="Paragraph"/>
            </w:pPr>
            <w: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DB364" w14:textId="77777777" w:rsidR="00EB09BF" w:rsidRDefault="00EB09BF" w:rsidP="005C10BD">
            <w:pPr>
              <w:pStyle w:val="Paragraph"/>
            </w:pPr>
            <w:r>
              <w:t>4 – 14</w:t>
            </w:r>
          </w:p>
          <w:p w14:paraId="5C47C3D7" w14:textId="77777777" w:rsidR="00EB09BF" w:rsidRDefault="00EB09BF" w:rsidP="005C10BD">
            <w:pPr>
              <w:pStyle w:val="Paragraph"/>
            </w:pPr>
            <w:r>
              <w:t>(FFS: special values for implicit derivation)</w:t>
            </w:r>
          </w:p>
        </w:tc>
      </w:tr>
      <w:tr w:rsidR="00EB09BF" w14:paraId="6917D838" w14:textId="77777777" w:rsidTr="005C10BD">
        <w:trPr>
          <w:trHeight w:val="45"/>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72398" w14:textId="77777777" w:rsidR="00EB09BF" w:rsidRDefault="00EB09BF" w:rsidP="005C10BD">
            <w:pPr>
              <w:pStyle w:val="Paragraph"/>
            </w:pPr>
            <w:r>
              <w:t>Index for identifying starting PRB</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D40E8"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FD115" w14:textId="77777777" w:rsidR="00EB09BF" w:rsidRDefault="00EB09BF" w:rsidP="005C10BD">
            <w:pPr>
              <w:pStyle w:val="Paragraph"/>
            </w:pPr>
            <w:r>
              <w:rPr>
                <w:rFonts w:ascii="SimSun" w:hAnsi="SimSun" w:hint="eastAsia"/>
                <w:lang w:eastAsia="zh-CN"/>
              </w:rPr>
              <w:t>√</w:t>
            </w:r>
          </w:p>
          <w:p w14:paraId="3984F370"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BDD3D" w14:textId="77777777" w:rsidR="00EB09BF" w:rsidRDefault="00EB09BF" w:rsidP="005C10BD">
            <w:pPr>
              <w:pStyle w:val="Paragraph"/>
            </w:pPr>
            <w:r>
              <w:rPr>
                <w:rFonts w:ascii="SimSun" w:hAnsi="SimSun" w:hint="eastAsia"/>
                <w:lang w:eastAsia="zh-CN"/>
              </w:rPr>
              <w:t>√</w:t>
            </w:r>
          </w:p>
          <w:p w14:paraId="76E346EC"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4BCCE"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BE210"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C2E45" w14:textId="77777777" w:rsidR="00EB09BF" w:rsidRDefault="00EB09BF" w:rsidP="005C10BD">
            <w:pPr>
              <w:pStyle w:val="Paragraph"/>
            </w:pPr>
            <w:r>
              <w:rPr>
                <w:rFonts w:ascii="SimSun" w:hAnsi="SimSun" w:hint="eastAsia"/>
                <w:lang w:eastAsia="zh-CN"/>
              </w:rPr>
              <w:t>√</w:t>
            </w:r>
          </w:p>
        </w:tc>
      </w:tr>
      <w:tr w:rsidR="00EB09BF" w14:paraId="1611F2AA" w14:textId="77777777" w:rsidTr="005C10BD">
        <w:trPr>
          <w:trHeight w:val="45"/>
        </w:trPr>
        <w:tc>
          <w:tcPr>
            <w:tcW w:w="0" w:type="auto"/>
            <w:vMerge/>
            <w:tcBorders>
              <w:top w:val="nil"/>
              <w:left w:val="single" w:sz="8" w:space="0" w:color="auto"/>
              <w:bottom w:val="single" w:sz="8" w:space="0" w:color="auto"/>
              <w:right w:val="single" w:sz="8" w:space="0" w:color="auto"/>
            </w:tcBorders>
            <w:vAlign w:val="center"/>
            <w:hideMark/>
          </w:tcPr>
          <w:p w14:paraId="52CEBD4D"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0E7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49664" w14:textId="77777777" w:rsidR="00EB09BF" w:rsidRDefault="00EB09BF" w:rsidP="005C10BD">
            <w:pPr>
              <w:pStyle w:val="Paragraph"/>
            </w:pPr>
            <w:r>
              <w:t>0 - [274]</w:t>
            </w:r>
          </w:p>
          <w:p w14:paraId="089A45C9"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3E020" w14:textId="77777777" w:rsidR="00EB09BF" w:rsidRDefault="00EB09BF" w:rsidP="005C10BD">
            <w:pPr>
              <w:pStyle w:val="Paragraph"/>
            </w:pPr>
            <w:r>
              <w:t>0 - [274]</w:t>
            </w:r>
          </w:p>
          <w:p w14:paraId="7569F6A0"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75181" w14:textId="77777777" w:rsidR="00EB09BF" w:rsidRDefault="00EB09BF" w:rsidP="005C10BD">
            <w:pPr>
              <w:pStyle w:val="Paragraph"/>
            </w:pPr>
            <w:r>
              <w:t>0 - [274]</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CBF4" w14:textId="77777777" w:rsidR="00EB09BF" w:rsidRDefault="00EB09BF" w:rsidP="005C10BD">
            <w:pPr>
              <w:pStyle w:val="Paragraph"/>
            </w:pPr>
            <w:r>
              <w:t>0 - [274]</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346D9" w14:textId="77777777" w:rsidR="00EB09BF" w:rsidRDefault="00EB09BF" w:rsidP="005C10BD">
            <w:pPr>
              <w:pStyle w:val="Paragraph"/>
            </w:pPr>
            <w:r>
              <w:t>0 - [274]</w:t>
            </w:r>
          </w:p>
        </w:tc>
      </w:tr>
      <w:tr w:rsidR="00EB09BF" w14:paraId="278D4E18"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712BD" w14:textId="77777777" w:rsidR="00EB09BF" w:rsidRDefault="00EB09BF" w:rsidP="005C10BD">
            <w:pPr>
              <w:pStyle w:val="Paragraph"/>
            </w:pPr>
            <w:r>
              <w:t>Number of PRBs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6B23A"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2E0458B"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D8C39C"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16D4F08C"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021CD92C"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C40F57" w14:textId="77777777" w:rsidR="00EB09BF" w:rsidRDefault="00EB09BF" w:rsidP="005C10BD">
            <w:pPr>
              <w:pStyle w:val="Paragraph"/>
            </w:pPr>
            <w:r>
              <w:t>N.A.</w:t>
            </w:r>
          </w:p>
        </w:tc>
      </w:tr>
      <w:tr w:rsidR="00EB09BF" w14:paraId="25DD9F76" w14:textId="77777777" w:rsidTr="005C10BD">
        <w:trPr>
          <w:trHeight w:val="750"/>
        </w:trPr>
        <w:tc>
          <w:tcPr>
            <w:tcW w:w="0" w:type="auto"/>
            <w:vMerge/>
            <w:tcBorders>
              <w:top w:val="nil"/>
              <w:left w:val="single" w:sz="8" w:space="0" w:color="auto"/>
              <w:bottom w:val="single" w:sz="8" w:space="0" w:color="auto"/>
              <w:right w:val="single" w:sz="8" w:space="0" w:color="auto"/>
            </w:tcBorders>
            <w:vAlign w:val="center"/>
            <w:hideMark/>
          </w:tcPr>
          <w:p w14:paraId="72F9BA82"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4EFDE"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E2309C4" w14:textId="77777777" w:rsidR="00EB09BF" w:rsidRDefault="00EB09BF" w:rsidP="005C10BD">
            <w:pPr>
              <w:pStyle w:val="Paragraph"/>
            </w:pPr>
            <w:r>
              <w:t>N.A.</w:t>
            </w:r>
          </w:p>
          <w:p w14:paraId="113A7042" w14:textId="77777777" w:rsidR="00EB09BF" w:rsidRDefault="00EB09BF" w:rsidP="005C10BD">
            <w:pPr>
              <w:pStyle w:val="Paragraph"/>
            </w:pPr>
            <w:r>
              <w:t>(Default is 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F15578" w14:textId="77777777" w:rsidR="00EB09BF" w:rsidRDefault="00EB09BF" w:rsidP="005C10BD">
            <w:pPr>
              <w:pStyle w:val="Paragraph"/>
            </w:pPr>
            <w:r>
              <w:t>N.A.</w:t>
            </w:r>
          </w:p>
          <w:p w14:paraId="0A6886A2" w14:textId="77777777" w:rsidR="00EB09BF" w:rsidRDefault="00EB09BF" w:rsidP="005C10BD">
            <w:pPr>
              <w:pStyle w:val="Paragraph"/>
            </w:pPr>
            <w:r>
              <w:t>(Default is 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1A481" w14:textId="77777777" w:rsidR="00EB09BF" w:rsidRDefault="00EB09BF" w:rsidP="005C10BD">
            <w:pPr>
              <w:pStyle w:val="Paragraph"/>
            </w:pPr>
            <w:r>
              <w:t>1 – [16]</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0D6C8" w14:textId="77777777" w:rsidR="00EB09BF" w:rsidRDefault="00EB09BF" w:rsidP="005C10BD">
            <w:pPr>
              <w:pStyle w:val="Paragraph"/>
            </w:pPr>
            <w:r>
              <w:t>1 - 6, 8 - 10, 12, 15, 16</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20CA268" w14:textId="77777777" w:rsidR="00EB09BF" w:rsidRDefault="00EB09BF" w:rsidP="005C10BD">
            <w:pPr>
              <w:pStyle w:val="Paragraph"/>
            </w:pPr>
            <w:r>
              <w:t>N.A.</w:t>
            </w:r>
          </w:p>
          <w:p w14:paraId="29BF2AE7" w14:textId="77777777" w:rsidR="00EB09BF" w:rsidRDefault="00EB09BF" w:rsidP="005C10BD">
            <w:pPr>
              <w:pStyle w:val="Paragraph"/>
            </w:pPr>
            <w:r>
              <w:t>(Default is 1)</w:t>
            </w:r>
          </w:p>
        </w:tc>
      </w:tr>
      <w:tr w:rsidR="00EB09BF" w14:paraId="7681A5B9"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B268B" w14:textId="77777777" w:rsidR="00EB09BF" w:rsidRDefault="00EB09BF" w:rsidP="005C10BD">
            <w:pPr>
              <w:pStyle w:val="Paragraph"/>
            </w:pPr>
            <w:r>
              <w:t>Enabling a frequency hopping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27092"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57537"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2CEB9A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FB4896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4C079FD0"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B8ACA59" w14:textId="77777777" w:rsidR="00EB09BF" w:rsidRDefault="00EB09BF" w:rsidP="005C10BD">
            <w:pPr>
              <w:pStyle w:val="Paragraph"/>
            </w:pPr>
            <w:r>
              <w:rPr>
                <w:rFonts w:ascii="SimSun" w:hAnsi="SimSun" w:hint="eastAsia"/>
                <w:lang w:eastAsia="zh-CN"/>
              </w:rPr>
              <w:t>√</w:t>
            </w:r>
          </w:p>
        </w:tc>
      </w:tr>
      <w:tr w:rsidR="00EB09BF" w14:paraId="435EB4EC" w14:textId="77777777" w:rsidTr="005C10BD">
        <w:trPr>
          <w:trHeight w:val="950"/>
        </w:trPr>
        <w:tc>
          <w:tcPr>
            <w:tcW w:w="0" w:type="auto"/>
            <w:vMerge/>
            <w:tcBorders>
              <w:top w:val="nil"/>
              <w:left w:val="single" w:sz="8" w:space="0" w:color="auto"/>
              <w:bottom w:val="single" w:sz="8" w:space="0" w:color="auto"/>
              <w:right w:val="single" w:sz="8" w:space="0" w:color="auto"/>
            </w:tcBorders>
            <w:vAlign w:val="center"/>
            <w:hideMark/>
          </w:tcPr>
          <w:p w14:paraId="66BFB1E6"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8C2F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C1B41" w14:textId="77777777" w:rsidR="00EB09BF" w:rsidRDefault="00EB09BF" w:rsidP="005C10BD">
            <w:pPr>
              <w:pStyle w:val="Paragraph"/>
            </w:pPr>
            <w:r>
              <w:t>On/Off</w:t>
            </w:r>
          </w:p>
          <w:p w14:paraId="2DAE55D2" w14:textId="77777777" w:rsidR="00EB09BF" w:rsidRDefault="00EB09BF" w:rsidP="005C10BD">
            <w:pPr>
              <w:pStyle w:val="Paragraph"/>
            </w:pPr>
            <w: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F1E87" w14:textId="77777777" w:rsidR="00EB09BF" w:rsidRDefault="00EB09BF" w:rsidP="005C10BD">
            <w:pPr>
              <w:pStyle w:val="Paragraph"/>
            </w:pPr>
            <w:r>
              <w:t>On/Off</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2CE3A" w14:textId="77777777" w:rsidR="00EB09BF" w:rsidRDefault="00EB09BF" w:rsidP="005C10BD">
            <w:pPr>
              <w:pStyle w:val="Paragraph"/>
            </w:pPr>
            <w:r>
              <w:t>On/Off</w:t>
            </w:r>
          </w:p>
          <w:p w14:paraId="000E4EDB" w14:textId="77777777" w:rsidR="00EB09BF" w:rsidRDefault="00EB09BF" w:rsidP="005C10BD">
            <w:pPr>
              <w:pStyle w:val="Paragraph"/>
            </w:pPr>
            <w: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3DB7C" w14:textId="77777777" w:rsidR="00EB09BF" w:rsidRDefault="00EB09BF" w:rsidP="005C10BD">
            <w:pPr>
              <w:pStyle w:val="Paragraph"/>
            </w:pPr>
            <w:r>
              <w:t>On/Off</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F92C" w14:textId="77777777" w:rsidR="00EB09BF" w:rsidRDefault="00EB09BF" w:rsidP="005C10BD">
            <w:pPr>
              <w:pStyle w:val="Paragraph"/>
            </w:pPr>
            <w:r>
              <w:t>On/Off</w:t>
            </w:r>
          </w:p>
        </w:tc>
      </w:tr>
      <w:tr w:rsidR="00EB09BF" w14:paraId="4A2921C5" w14:textId="77777777" w:rsidTr="005C10BD">
        <w:trPr>
          <w:trHeight w:val="237"/>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F9475" w14:textId="77777777" w:rsidR="00EB09BF" w:rsidRDefault="00EB09BF" w:rsidP="005C10BD">
            <w:pPr>
              <w:pStyle w:val="Paragraph"/>
            </w:pPr>
            <w:r>
              <w:t>FFS: Frequency resource of 2</w:t>
            </w:r>
            <w:r>
              <w:rPr>
                <w:vertAlign w:val="superscript"/>
              </w:rPr>
              <w:t>nd</w:t>
            </w:r>
            <w:r>
              <w:t xml:space="preserve"> hop if frequency Hopping is enabled</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F145C"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CEEAD"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D5A36"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A8AA9"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1BFC"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C5AEE" w14:textId="77777777" w:rsidR="00EB09BF" w:rsidRDefault="00EB09BF" w:rsidP="005C10BD">
            <w:pPr>
              <w:pStyle w:val="Paragraph"/>
            </w:pPr>
            <w:r>
              <w:t>FFS</w:t>
            </w:r>
          </w:p>
        </w:tc>
      </w:tr>
      <w:tr w:rsidR="00EB09BF" w14:paraId="055F9CFD" w14:textId="77777777" w:rsidTr="005C10BD">
        <w:trPr>
          <w:trHeight w:val="2689"/>
        </w:trPr>
        <w:tc>
          <w:tcPr>
            <w:tcW w:w="0" w:type="auto"/>
            <w:vMerge/>
            <w:tcBorders>
              <w:top w:val="nil"/>
              <w:left w:val="single" w:sz="8" w:space="0" w:color="auto"/>
              <w:bottom w:val="single" w:sz="8" w:space="0" w:color="auto"/>
              <w:right w:val="single" w:sz="8" w:space="0" w:color="auto"/>
            </w:tcBorders>
            <w:vAlign w:val="center"/>
            <w:hideMark/>
          </w:tcPr>
          <w:p w14:paraId="27015D15"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CB249"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09B8C"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C1B9B"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E9AB"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00F3A"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4F032" w14:textId="77777777" w:rsidR="00EB09BF" w:rsidRDefault="00EB09BF" w:rsidP="005C10BD">
            <w:pPr>
              <w:pStyle w:val="Paragraph"/>
            </w:pPr>
            <w:r>
              <w:t>FFS</w:t>
            </w:r>
          </w:p>
        </w:tc>
      </w:tr>
      <w:tr w:rsidR="00EB09BF" w14:paraId="324AAD04" w14:textId="77777777" w:rsidTr="005C10BD">
        <w:trPr>
          <w:trHeight w:val="100"/>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63BD3" w14:textId="77777777" w:rsidR="00EB09BF" w:rsidRDefault="00EB09BF" w:rsidP="005C10BD">
            <w:pPr>
              <w:pStyle w:val="Paragraph"/>
            </w:pPr>
            <w:r>
              <w:t>Index of initial cyclic shift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1E40C"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66465" w14:textId="77777777" w:rsidR="00EB09BF" w:rsidRDefault="00EB09BF" w:rsidP="005C10BD">
            <w:pPr>
              <w:pStyle w:val="Paragraph"/>
            </w:pPr>
            <w:r>
              <w:rPr>
                <w:rFonts w:ascii="SimSun" w:hAnsi="SimSun" w:hint="eastAsia"/>
                <w:lang w:eastAsia="zh-CN"/>
              </w:rPr>
              <w:t>√</w:t>
            </w:r>
          </w:p>
          <w:p w14:paraId="4B964DD5"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4C7BB" w14:textId="77777777" w:rsidR="00EB09BF" w:rsidRDefault="00EB09BF" w:rsidP="005C10BD">
            <w:pPr>
              <w:pStyle w:val="Paragraph"/>
            </w:pPr>
            <w:r>
              <w:rPr>
                <w:rFonts w:ascii="SimSun" w:hAnsi="SimSun" w:hint="eastAsia"/>
                <w:lang w:eastAsia="zh-CN"/>
              </w:rPr>
              <w:t>√</w:t>
            </w:r>
          </w:p>
          <w:p w14:paraId="63DF4B97"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863C6F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47C71" w14:textId="77777777" w:rsidR="00EB09BF" w:rsidRDefault="00EB09BF" w:rsidP="005C10BD">
            <w:pPr>
              <w:pStyle w:val="Paragraph"/>
            </w:pPr>
            <w:r>
              <w:t>FFS</w:t>
            </w:r>
          </w:p>
          <w:p w14:paraId="50B6FA47" w14:textId="77777777" w:rsidR="00EB09BF" w:rsidRDefault="00EB09BF" w:rsidP="005C10BD">
            <w:pPr>
              <w:pStyle w:val="Paragraph"/>
            </w:pPr>
            <w:r>
              <w:t>(for DMRS)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C601E" w14:textId="77777777" w:rsidR="00EB09BF" w:rsidRDefault="00EB09BF" w:rsidP="005C10BD">
            <w:pPr>
              <w:pStyle w:val="Paragraph"/>
            </w:pPr>
            <w:r>
              <w:t>FFS</w:t>
            </w:r>
          </w:p>
          <w:p w14:paraId="6DF02F12" w14:textId="77777777" w:rsidR="00EB09BF" w:rsidRDefault="00EB09BF" w:rsidP="005C10BD">
            <w:pPr>
              <w:pStyle w:val="Paragraph"/>
            </w:pPr>
            <w:r>
              <w:t>(for DMRS)</w:t>
            </w:r>
          </w:p>
        </w:tc>
      </w:tr>
      <w:tr w:rsidR="00EB09BF" w14:paraId="4A46E48E" w14:textId="77777777" w:rsidTr="005C10BD">
        <w:trPr>
          <w:trHeight w:val="45"/>
        </w:trPr>
        <w:tc>
          <w:tcPr>
            <w:tcW w:w="0" w:type="auto"/>
            <w:vMerge/>
            <w:tcBorders>
              <w:top w:val="nil"/>
              <w:left w:val="single" w:sz="8" w:space="0" w:color="auto"/>
              <w:bottom w:val="single" w:sz="8" w:space="0" w:color="auto"/>
              <w:right w:val="single" w:sz="8" w:space="0" w:color="auto"/>
            </w:tcBorders>
            <w:vAlign w:val="center"/>
            <w:hideMark/>
          </w:tcPr>
          <w:p w14:paraId="75DC4672"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77502"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08F4A" w14:textId="77777777" w:rsidR="00EB09BF" w:rsidRDefault="00EB09BF" w:rsidP="005C10BD">
            <w:pPr>
              <w:pStyle w:val="Paragraph"/>
            </w:pPr>
            <w:r>
              <w:t>0 – 11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5E140" w14:textId="77777777" w:rsidR="00EB09BF" w:rsidRDefault="00EB09BF" w:rsidP="005C10BD">
            <w:pPr>
              <w:pStyle w:val="Paragraph"/>
            </w:pPr>
            <w:r>
              <w:t>0 – 11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BF262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747BD" w14:textId="77777777" w:rsidR="00EB09BF" w:rsidRDefault="00EB09BF" w:rsidP="005C10BD">
            <w:pPr>
              <w:pStyle w:val="Paragraph"/>
            </w:pPr>
            <w:r>
              <w:t>0 – 11</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7DF86" w14:textId="77777777" w:rsidR="00EB09BF" w:rsidRDefault="00EB09BF" w:rsidP="005C10BD">
            <w:pPr>
              <w:pStyle w:val="Paragraph"/>
            </w:pPr>
            <w:r>
              <w:t>0 – 11</w:t>
            </w:r>
          </w:p>
        </w:tc>
      </w:tr>
      <w:tr w:rsidR="00EB09BF" w14:paraId="78170C5E" w14:textId="77777777" w:rsidTr="005C10BD">
        <w:trPr>
          <w:trHeight w:val="52"/>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BB035D" w14:textId="77777777" w:rsidR="00EB09BF" w:rsidRDefault="00EB09BF" w:rsidP="005C10BD">
            <w:pPr>
              <w:pStyle w:val="Paragraph"/>
            </w:pPr>
            <w:r>
              <w:lastRenderedPageBreak/>
              <w:t>Index of time-domain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CD037"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84CA81E"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A7472" w14:textId="77777777" w:rsidR="00EB09BF" w:rsidRDefault="00EB09BF" w:rsidP="005C10BD">
            <w:pPr>
              <w:pStyle w:val="Paragraph"/>
            </w:pPr>
            <w:r>
              <w:rPr>
                <w:rFonts w:ascii="SimSun" w:hAnsi="SimSun" w:hint="eastAsia"/>
                <w:lang w:eastAsia="zh-CN"/>
              </w:rPr>
              <w:t>√</w:t>
            </w:r>
          </w:p>
          <w:p w14:paraId="3AB20252"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A0FD383"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C322C9F"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BE6960C" w14:textId="77777777" w:rsidR="00EB09BF" w:rsidRDefault="00EB09BF" w:rsidP="005C10BD">
            <w:pPr>
              <w:pStyle w:val="Paragraph"/>
            </w:pPr>
            <w:r>
              <w:t>N.A.</w:t>
            </w:r>
          </w:p>
        </w:tc>
      </w:tr>
      <w:tr w:rsidR="00EB09BF" w14:paraId="7A791CC9"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27427354"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F16B0"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426281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DD9FF" w14:textId="77777777" w:rsidR="00EB09BF" w:rsidRDefault="00EB09BF" w:rsidP="005C10BD">
            <w:pPr>
              <w:pStyle w:val="Paragraph"/>
            </w:pPr>
            <w:r>
              <w:t>0 - 6</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800CFF9"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37501C"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F09150A" w14:textId="77777777" w:rsidR="00EB09BF" w:rsidRDefault="00EB09BF" w:rsidP="005C10BD">
            <w:pPr>
              <w:pStyle w:val="Paragraph"/>
            </w:pPr>
            <w:r>
              <w:t>N.A.</w:t>
            </w:r>
          </w:p>
        </w:tc>
      </w:tr>
      <w:tr w:rsidR="00EB09BF" w14:paraId="58BA81ED" w14:textId="77777777" w:rsidTr="005C10BD">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4A67" w14:textId="77777777" w:rsidR="00EB09BF" w:rsidRDefault="00EB09BF" w:rsidP="005C10BD">
            <w:pPr>
              <w:pStyle w:val="Paragraph"/>
            </w:pPr>
            <w:r>
              <w:t>Length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FCCD"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7B24D5"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40C97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57E662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2294CE"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6F1D" w14:textId="77777777" w:rsidR="00EB09BF" w:rsidRDefault="00EB09BF" w:rsidP="005C10BD">
            <w:pPr>
              <w:pStyle w:val="Paragraph"/>
            </w:pPr>
            <w:r>
              <w:rPr>
                <w:rFonts w:ascii="SimSun" w:hAnsi="SimSun" w:hint="eastAsia"/>
                <w:lang w:eastAsia="zh-CN"/>
              </w:rPr>
              <w:t>√</w:t>
            </w:r>
          </w:p>
        </w:tc>
      </w:tr>
      <w:tr w:rsidR="00EB09BF" w14:paraId="3990669A"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06174B80"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81E47"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06E6D2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75E1F19"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DBE930"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F8D8785"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4ABD2" w14:textId="77777777" w:rsidR="00EB09BF" w:rsidRDefault="00EB09BF" w:rsidP="005C10BD">
            <w:pPr>
              <w:pStyle w:val="Paragraph"/>
            </w:pPr>
            <w:r>
              <w:t>2, 4</w:t>
            </w:r>
          </w:p>
        </w:tc>
      </w:tr>
      <w:tr w:rsidR="00EB09BF" w14:paraId="23C0BCF4" w14:textId="77777777" w:rsidTr="005C10BD">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CF2DD" w14:textId="77777777" w:rsidR="00EB09BF" w:rsidRDefault="00EB09BF" w:rsidP="005C10BD">
            <w:pPr>
              <w:pStyle w:val="Paragraph"/>
            </w:pPr>
            <w:r>
              <w:t>Index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E0F15"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05569C7"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C7C645"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60E09C7"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399E06C"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373DD" w14:textId="77777777" w:rsidR="00EB09BF" w:rsidRDefault="00EB09BF" w:rsidP="005C10BD">
            <w:pPr>
              <w:pStyle w:val="Paragraph"/>
            </w:pPr>
            <w:r>
              <w:rPr>
                <w:rFonts w:ascii="SimSun" w:hAnsi="SimSun" w:hint="eastAsia"/>
                <w:lang w:eastAsia="zh-CN"/>
              </w:rPr>
              <w:t>√</w:t>
            </w:r>
          </w:p>
        </w:tc>
      </w:tr>
      <w:tr w:rsidR="00EB09BF" w14:paraId="21C0C6C9"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341DA40C"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B3E2B"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5FCE158"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15DD233"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755B13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D7C57C9"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07476" w14:textId="77777777" w:rsidR="00EB09BF" w:rsidRDefault="00EB09BF" w:rsidP="005C10BD">
            <w:pPr>
              <w:pStyle w:val="Paragraph"/>
            </w:pPr>
            <w:r>
              <w:t>0, 1, 2, 3</w:t>
            </w:r>
          </w:p>
        </w:tc>
      </w:tr>
    </w:tbl>
    <w:p w14:paraId="7B96C07E" w14:textId="77777777" w:rsidR="00EB09BF" w:rsidRDefault="00EB09BF" w:rsidP="00EB09BF">
      <w:pPr>
        <w:pStyle w:val="m4323554185251877876msobodytext"/>
      </w:pPr>
      <w:r>
        <w:rPr>
          <w:rFonts w:ascii="Times New Roman" w:hAnsi="Times New Roman" w:cs="Times New Roman"/>
          <w:color w:val="FF0000"/>
          <w:sz w:val="20"/>
          <w:szCs w:val="20"/>
          <w:lang w:val="en-GB"/>
        </w:rPr>
        <w:t> </w:t>
      </w:r>
      <w:r>
        <w:rPr>
          <w:rFonts w:ascii="Times New Roman" w:hAnsi="Times New Roman"/>
          <w:color w:val="000000"/>
          <w:szCs w:val="20"/>
        </w:rPr>
        <w:t>Table 2: Semi-statically-configured parameters and their value ranges</w:t>
      </w:r>
    </w:p>
    <w:tbl>
      <w:tblPr>
        <w:tblW w:w="10320" w:type="dxa"/>
        <w:tblCellMar>
          <w:left w:w="0" w:type="dxa"/>
          <w:right w:w="0" w:type="dxa"/>
        </w:tblCellMar>
        <w:tblLook w:val="04A0" w:firstRow="1" w:lastRow="0" w:firstColumn="1" w:lastColumn="0" w:noHBand="0" w:noVBand="1"/>
      </w:tblPr>
      <w:tblGrid>
        <w:gridCol w:w="1384"/>
        <w:gridCol w:w="1483"/>
        <w:gridCol w:w="1638"/>
        <w:gridCol w:w="1418"/>
        <w:gridCol w:w="1702"/>
        <w:gridCol w:w="1277"/>
        <w:gridCol w:w="1418"/>
      </w:tblGrid>
      <w:tr w:rsidR="00EB09BF" w14:paraId="0ADFD447" w14:textId="77777777" w:rsidTr="005C10BD">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399CF" w14:textId="77777777" w:rsidR="00EB09BF" w:rsidRDefault="00EB09BF" w:rsidP="005C10BD">
            <w:pPr>
              <w:spacing w:before="100" w:beforeAutospacing="1" w:after="100" w:afterAutospacing="1"/>
              <w:jc w:val="center"/>
            </w:pPr>
            <w:r>
              <w:rPr>
                <w:color w:val="000000"/>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1073BD" w14:textId="77777777" w:rsidR="00EB09BF" w:rsidRDefault="00EB09BF" w:rsidP="005C10BD">
            <w:pPr>
              <w:spacing w:before="100" w:beforeAutospacing="1" w:after="100" w:afterAutospacing="1"/>
              <w:jc w:val="center"/>
            </w:pPr>
            <w:r>
              <w:rPr>
                <w:color w:val="000000"/>
              </w:rPr>
              <w:t xml:space="preserve">PUCCH </w:t>
            </w:r>
          </w:p>
          <w:p w14:paraId="2334F5D3" w14:textId="77777777" w:rsidR="00EB09BF" w:rsidRDefault="00EB09BF" w:rsidP="005C10BD">
            <w:pPr>
              <w:spacing w:before="100" w:beforeAutospacing="1" w:after="100" w:afterAutospacing="1"/>
              <w:jc w:val="center"/>
            </w:pPr>
            <w:r>
              <w:rPr>
                <w:color w:val="000000"/>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C7632A" w14:textId="77777777" w:rsidR="00EB09BF" w:rsidRDefault="00EB09BF" w:rsidP="005C10BD">
            <w:pPr>
              <w:spacing w:before="100" w:beforeAutospacing="1" w:after="100" w:afterAutospacing="1"/>
              <w:jc w:val="center"/>
            </w:pPr>
            <w:r>
              <w:rPr>
                <w:color w:val="000000"/>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40EFD" w14:textId="77777777" w:rsidR="00EB09BF" w:rsidRDefault="00EB09BF" w:rsidP="005C10BD">
            <w:pPr>
              <w:spacing w:before="100" w:beforeAutospacing="1" w:after="100" w:afterAutospacing="1"/>
              <w:jc w:val="center"/>
            </w:pPr>
            <w:r>
              <w:rPr>
                <w:color w:val="000000"/>
              </w:rPr>
              <w:t xml:space="preserve">PUCCH </w:t>
            </w:r>
          </w:p>
          <w:p w14:paraId="7D2FB362" w14:textId="77777777" w:rsidR="00EB09BF" w:rsidRDefault="00EB09BF" w:rsidP="005C10BD">
            <w:pPr>
              <w:spacing w:before="100" w:beforeAutospacing="1" w:after="100" w:afterAutospacing="1"/>
              <w:jc w:val="center"/>
            </w:pPr>
            <w:r>
              <w:rPr>
                <w:color w:val="000000"/>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01AEA3" w14:textId="77777777" w:rsidR="00EB09BF" w:rsidRDefault="00EB09BF" w:rsidP="005C10BD">
            <w:pPr>
              <w:spacing w:before="100" w:beforeAutospacing="1" w:after="100" w:afterAutospacing="1"/>
              <w:jc w:val="center"/>
            </w:pPr>
            <w:r>
              <w:rPr>
                <w:color w:val="000000"/>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57CC2" w14:textId="77777777" w:rsidR="00EB09BF" w:rsidRDefault="00EB09BF" w:rsidP="005C10BD">
            <w:pPr>
              <w:spacing w:before="100" w:beforeAutospacing="1" w:after="100" w:afterAutospacing="1"/>
              <w:jc w:val="center"/>
            </w:pPr>
            <w:r>
              <w:rPr>
                <w:color w:val="000000"/>
              </w:rPr>
              <w:t>PUCCH Format 4</w:t>
            </w:r>
          </w:p>
        </w:tc>
      </w:tr>
      <w:tr w:rsidR="00EB09BF" w14:paraId="094DEC81" w14:textId="77777777" w:rsidTr="005C10BD">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F6B4E" w14:textId="77777777" w:rsidR="00EB09BF" w:rsidRDefault="00EB09BF" w:rsidP="005C10BD">
            <w:pPr>
              <w:spacing w:before="100" w:beforeAutospacing="1" w:after="100" w:afterAutospacing="1"/>
              <w:jc w:val="center"/>
            </w:pPr>
            <w:r>
              <w:rPr>
                <w:color w:val="00000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45C10" w14:textId="77777777" w:rsidR="00EB09BF" w:rsidRDefault="00EB09BF" w:rsidP="005C10BD">
            <w:pPr>
              <w:spacing w:before="100" w:beforeAutospacing="1" w:after="100" w:afterAutospacing="1"/>
              <w:jc w:val="center"/>
            </w:pPr>
            <w:r>
              <w:rPr>
                <w:color w:val="000000"/>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ECABA7" w14:textId="77777777" w:rsidR="00EB09BF" w:rsidRDefault="00EB09BF" w:rsidP="005C10BD">
            <w:pPr>
              <w:spacing w:before="100" w:beforeAutospacing="1" w:after="100" w:afterAutospacing="1"/>
              <w:jc w:val="center"/>
            </w:pPr>
            <w:r>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1F756" w14:textId="77777777" w:rsidR="00EB09BF" w:rsidRDefault="00EB09BF" w:rsidP="005C10BD">
            <w:pPr>
              <w:spacing w:before="100" w:beforeAutospacing="1" w:after="100" w:afterAutospacing="1"/>
              <w:jc w:val="center"/>
            </w:pPr>
            <w:r>
              <w:rPr>
                <w:color w:val="000000"/>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8FA9DFF" w14:textId="77777777" w:rsidR="00EB09BF" w:rsidRDefault="00EB09BF" w:rsidP="005C10BD">
            <w:pPr>
              <w:spacing w:before="100" w:beforeAutospacing="1" w:after="100" w:afterAutospacing="1"/>
              <w:jc w:val="center"/>
            </w:pPr>
            <w:r>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C0DF1" w14:textId="77777777" w:rsidR="00EB09BF" w:rsidRDefault="00EB09BF" w:rsidP="005C10BD">
            <w:pPr>
              <w:spacing w:before="100" w:beforeAutospacing="1" w:after="100" w:afterAutospacing="1"/>
              <w:jc w:val="center"/>
            </w:pPr>
            <w:r>
              <w:rPr>
                <w:color w:val="000000"/>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F82E8" w14:textId="77777777" w:rsidR="00EB09BF" w:rsidRDefault="00EB09BF" w:rsidP="005C10BD">
            <w:pPr>
              <w:spacing w:before="100" w:beforeAutospacing="1" w:after="100" w:afterAutospacing="1"/>
              <w:jc w:val="center"/>
            </w:pPr>
            <w:r>
              <w:rPr>
                <w:color w:val="000000"/>
              </w:rPr>
              <w:t>Configured</w:t>
            </w:r>
          </w:p>
        </w:tc>
      </w:tr>
      <w:tr w:rsidR="00EB09BF" w14:paraId="2F52B416" w14:textId="77777777" w:rsidTr="005C10BD">
        <w:tc>
          <w:tcPr>
            <w:tcW w:w="0" w:type="auto"/>
            <w:vMerge/>
            <w:tcBorders>
              <w:top w:val="nil"/>
              <w:left w:val="single" w:sz="8" w:space="0" w:color="auto"/>
              <w:bottom w:val="single" w:sz="8" w:space="0" w:color="auto"/>
              <w:right w:val="single" w:sz="8" w:space="0" w:color="auto"/>
            </w:tcBorders>
            <w:vAlign w:val="center"/>
            <w:hideMark/>
          </w:tcPr>
          <w:p w14:paraId="0D76D760" w14:textId="77777777" w:rsidR="00EB09BF" w:rsidRPr="00A751FC" w:rsidRDefault="00EB09BF" w:rsidP="005C10BD">
            <w:pPr>
              <w:rPr>
                <w:rFonts w:ascii="Calibri" w:eastAsia="Calibri" w:hAnsi="Calibri" w:cs="Calibri"/>
                <w:sz w:val="22"/>
                <w:szCs w:val="22"/>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12E6E" w14:textId="77777777" w:rsidR="00EB09BF" w:rsidRDefault="00EB09BF" w:rsidP="005C10BD">
            <w:pPr>
              <w:spacing w:before="100" w:beforeAutospacing="1" w:after="100" w:afterAutospacing="1"/>
              <w:jc w:val="center"/>
            </w:pPr>
            <w:r>
              <w:rPr>
                <w:color w:val="000000"/>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0CF006A" w14:textId="77777777" w:rsidR="00EB09BF" w:rsidRDefault="00EB09BF" w:rsidP="005C10BD">
            <w:pPr>
              <w:spacing w:before="100" w:beforeAutospacing="1" w:after="100" w:afterAutospacing="1"/>
              <w:jc w:val="center"/>
            </w:pPr>
            <w:r>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F9CCE" w14:textId="77777777" w:rsidR="00EB09BF" w:rsidRDefault="00EB09BF" w:rsidP="005C10BD">
            <w:pPr>
              <w:spacing w:before="100" w:beforeAutospacing="1" w:after="100" w:afterAutospacing="1"/>
              <w:jc w:val="center"/>
            </w:pPr>
            <w:r>
              <w:rPr>
                <w:color w:val="000000"/>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93F4A73" w14:textId="77777777" w:rsidR="00EB09BF" w:rsidRDefault="00EB09BF" w:rsidP="005C10BD">
            <w:pPr>
              <w:spacing w:before="100" w:beforeAutospacing="1" w:after="100" w:afterAutospacing="1"/>
              <w:jc w:val="center"/>
            </w:pPr>
            <w:r>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7FFC8" w14:textId="77777777" w:rsidR="00EB09BF" w:rsidRDefault="00EB09BF" w:rsidP="005C10BD">
            <w:pPr>
              <w:spacing w:before="100" w:beforeAutospacing="1" w:after="100" w:afterAutospacing="1"/>
              <w:jc w:val="center"/>
            </w:pPr>
            <w:r>
              <w:rPr>
                <w:color w:val="000000"/>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C8BF9" w14:textId="77777777" w:rsidR="00EB09BF" w:rsidRDefault="00EB09BF" w:rsidP="005C10BD">
            <w:pPr>
              <w:spacing w:before="100" w:beforeAutospacing="1" w:after="100" w:afterAutospacing="1"/>
              <w:jc w:val="center"/>
            </w:pPr>
            <w:r>
              <w:rPr>
                <w:color w:val="000000"/>
              </w:rPr>
              <w:t>1, y1, y2, y3</w:t>
            </w:r>
          </w:p>
        </w:tc>
      </w:tr>
    </w:tbl>
    <w:p w14:paraId="12D387BC" w14:textId="77777777" w:rsidR="00EB09BF" w:rsidRDefault="00EB09BF" w:rsidP="00EB09BF">
      <w:pPr>
        <w:pStyle w:val="BodyText"/>
      </w:pPr>
    </w:p>
    <w:p w14:paraId="732B8F41" w14:textId="77777777" w:rsidR="00EB09BF" w:rsidRDefault="00EB09BF" w:rsidP="00EB09BF">
      <w:pPr>
        <w:rPr>
          <w:lang w:val="en-US"/>
        </w:rPr>
      </w:pPr>
    </w:p>
    <w:p w14:paraId="6075AD98" w14:textId="77777777" w:rsidR="00D8265B" w:rsidRPr="00D8265B" w:rsidRDefault="00D8265B" w:rsidP="004D2A72">
      <w:pPr>
        <w:rPr>
          <w:lang w:val="en-US"/>
        </w:rPr>
      </w:pPr>
    </w:p>
    <w:sectPr w:rsidR="00D8265B" w:rsidRPr="00D826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15FF4" w14:textId="77777777" w:rsidR="007D69A0" w:rsidRDefault="007D69A0">
      <w:r>
        <w:separator/>
      </w:r>
    </w:p>
  </w:endnote>
  <w:endnote w:type="continuationSeparator" w:id="0">
    <w:p w14:paraId="0BD211EA" w14:textId="77777777" w:rsidR="007D69A0" w:rsidRDefault="007D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D2946" w14:textId="77777777" w:rsidR="007D69A0" w:rsidRDefault="007D69A0">
      <w:r>
        <w:separator/>
      </w:r>
    </w:p>
  </w:footnote>
  <w:footnote w:type="continuationSeparator" w:id="0">
    <w:p w14:paraId="041064EA" w14:textId="77777777" w:rsidR="007D69A0" w:rsidRDefault="007D6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0C2"/>
    <w:multiLevelType w:val="hybridMultilevel"/>
    <w:tmpl w:val="64C43322"/>
    <w:lvl w:ilvl="0" w:tplc="F4FC1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4774CF"/>
    <w:multiLevelType w:val="hybridMultilevel"/>
    <w:tmpl w:val="09D47992"/>
    <w:lvl w:ilvl="0" w:tplc="8BD02A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0"/>
  </w:num>
  <w:num w:numId="3">
    <w:abstractNumId w:val="31"/>
  </w:num>
  <w:num w:numId="4">
    <w:abstractNumId w:val="20"/>
  </w:num>
  <w:num w:numId="5">
    <w:abstractNumId w:val="23"/>
  </w:num>
  <w:num w:numId="6">
    <w:abstractNumId w:val="24"/>
  </w:num>
  <w:num w:numId="7">
    <w:abstractNumId w:val="22"/>
  </w:num>
  <w:num w:numId="8">
    <w:abstractNumId w:val="37"/>
  </w:num>
  <w:num w:numId="9">
    <w:abstractNumId w:val="38"/>
  </w:num>
  <w:num w:numId="10">
    <w:abstractNumId w:val="19"/>
  </w:num>
  <w:num w:numId="11">
    <w:abstractNumId w:val="6"/>
  </w:num>
  <w:num w:numId="12">
    <w:abstractNumId w:val="8"/>
  </w:num>
  <w:num w:numId="13">
    <w:abstractNumId w:val="3"/>
  </w:num>
  <w:num w:numId="14">
    <w:abstractNumId w:val="4"/>
  </w:num>
  <w:num w:numId="15">
    <w:abstractNumId w:val="35"/>
  </w:num>
  <w:num w:numId="16">
    <w:abstractNumId w:val="34"/>
  </w:num>
  <w:num w:numId="17">
    <w:abstractNumId w:val="30"/>
  </w:num>
  <w:num w:numId="18">
    <w:abstractNumId w:val="12"/>
  </w:num>
  <w:num w:numId="19">
    <w:abstractNumId w:val="17"/>
  </w:num>
  <w:num w:numId="20">
    <w:abstractNumId w:val="5"/>
  </w:num>
  <w:num w:numId="21">
    <w:abstractNumId w:val="29"/>
  </w:num>
  <w:num w:numId="22">
    <w:abstractNumId w:val="15"/>
  </w:num>
  <w:num w:numId="23">
    <w:abstractNumId w:val="16"/>
  </w:num>
  <w:num w:numId="24">
    <w:abstractNumId w:val="28"/>
  </w:num>
  <w:num w:numId="25">
    <w:abstractNumId w:val="33"/>
  </w:num>
  <w:num w:numId="26">
    <w:abstractNumId w:val="14"/>
  </w:num>
  <w:num w:numId="27">
    <w:abstractNumId w:val="25"/>
  </w:num>
  <w:num w:numId="28">
    <w:abstractNumId w:val="13"/>
  </w:num>
  <w:num w:numId="29">
    <w:abstractNumId w:val="0"/>
  </w:num>
  <w:num w:numId="30">
    <w:abstractNumId w:val="7"/>
  </w:num>
  <w:num w:numId="31">
    <w:abstractNumId w:val="32"/>
  </w:num>
  <w:num w:numId="32">
    <w:abstractNumId w:val="36"/>
  </w:num>
  <w:num w:numId="33">
    <w:abstractNumId w:val="11"/>
  </w:num>
  <w:num w:numId="34">
    <w:abstractNumId w:val="26"/>
  </w:num>
  <w:num w:numId="35">
    <w:abstractNumId w:val="9"/>
  </w:num>
  <w:num w:numId="36">
    <w:abstractNumId w:val="1"/>
  </w:num>
  <w:num w:numId="37">
    <w:abstractNumId w:val="2"/>
  </w:num>
  <w:num w:numId="38">
    <w:abstractNumId w:val="18"/>
  </w:num>
  <w:num w:numId="3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5AA6"/>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4445"/>
    <w:rsid w:val="00294B4D"/>
    <w:rsid w:val="002960D5"/>
    <w:rsid w:val="002A0E68"/>
    <w:rsid w:val="002A1062"/>
    <w:rsid w:val="002A2012"/>
    <w:rsid w:val="002A2413"/>
    <w:rsid w:val="002A2F5E"/>
    <w:rsid w:val="002A352A"/>
    <w:rsid w:val="002A607D"/>
    <w:rsid w:val="002A6565"/>
    <w:rsid w:val="002A678C"/>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395"/>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5C6"/>
    <w:rsid w:val="00374848"/>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9F6"/>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373CD"/>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6E55"/>
    <w:rsid w:val="0048076D"/>
    <w:rsid w:val="00481765"/>
    <w:rsid w:val="00481D90"/>
    <w:rsid w:val="00482CD4"/>
    <w:rsid w:val="00483150"/>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331A"/>
    <w:rsid w:val="00596BBA"/>
    <w:rsid w:val="00597221"/>
    <w:rsid w:val="005975C4"/>
    <w:rsid w:val="00597ED8"/>
    <w:rsid w:val="005A34D5"/>
    <w:rsid w:val="005A4904"/>
    <w:rsid w:val="005A515A"/>
    <w:rsid w:val="005A704D"/>
    <w:rsid w:val="005B3C6B"/>
    <w:rsid w:val="005B3C6D"/>
    <w:rsid w:val="005B4045"/>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985"/>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3BD"/>
    <w:rsid w:val="00643784"/>
    <w:rsid w:val="00644186"/>
    <w:rsid w:val="00644A21"/>
    <w:rsid w:val="00645C9F"/>
    <w:rsid w:val="006460C9"/>
    <w:rsid w:val="00646305"/>
    <w:rsid w:val="00646A6C"/>
    <w:rsid w:val="006475E6"/>
    <w:rsid w:val="006508B9"/>
    <w:rsid w:val="00650CA1"/>
    <w:rsid w:val="00651854"/>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DC"/>
    <w:rsid w:val="00682B53"/>
    <w:rsid w:val="00682F27"/>
    <w:rsid w:val="00684025"/>
    <w:rsid w:val="00690E2E"/>
    <w:rsid w:val="006915D7"/>
    <w:rsid w:val="00692814"/>
    <w:rsid w:val="006932E7"/>
    <w:rsid w:val="00693347"/>
    <w:rsid w:val="0069334C"/>
    <w:rsid w:val="00696D63"/>
    <w:rsid w:val="006A032F"/>
    <w:rsid w:val="006A146E"/>
    <w:rsid w:val="006A299C"/>
    <w:rsid w:val="006A41AE"/>
    <w:rsid w:val="006A4856"/>
    <w:rsid w:val="006A564B"/>
    <w:rsid w:val="006B1545"/>
    <w:rsid w:val="006B2DA7"/>
    <w:rsid w:val="006B2F4D"/>
    <w:rsid w:val="006B3682"/>
    <w:rsid w:val="006B40B3"/>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7583"/>
    <w:rsid w:val="007E79C5"/>
    <w:rsid w:val="007F2845"/>
    <w:rsid w:val="007F43BC"/>
    <w:rsid w:val="007F4740"/>
    <w:rsid w:val="008006C6"/>
    <w:rsid w:val="00800C52"/>
    <w:rsid w:val="0080153E"/>
    <w:rsid w:val="0080329D"/>
    <w:rsid w:val="00805170"/>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43F3"/>
    <w:rsid w:val="0087444A"/>
    <w:rsid w:val="00875139"/>
    <w:rsid w:val="00875410"/>
    <w:rsid w:val="00876052"/>
    <w:rsid w:val="00880EDF"/>
    <w:rsid w:val="00882DE6"/>
    <w:rsid w:val="00883D4D"/>
    <w:rsid w:val="00884B59"/>
    <w:rsid w:val="008850BA"/>
    <w:rsid w:val="00885876"/>
    <w:rsid w:val="008860AA"/>
    <w:rsid w:val="00886185"/>
    <w:rsid w:val="008861D9"/>
    <w:rsid w:val="0088638C"/>
    <w:rsid w:val="00886EDF"/>
    <w:rsid w:val="00887026"/>
    <w:rsid w:val="008908E5"/>
    <w:rsid w:val="00891216"/>
    <w:rsid w:val="00894FDC"/>
    <w:rsid w:val="0089716F"/>
    <w:rsid w:val="008A16F7"/>
    <w:rsid w:val="008A16F9"/>
    <w:rsid w:val="008A1D3E"/>
    <w:rsid w:val="008A4B16"/>
    <w:rsid w:val="008A4D63"/>
    <w:rsid w:val="008A5939"/>
    <w:rsid w:val="008A6D62"/>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47C8"/>
    <w:rsid w:val="008D492A"/>
    <w:rsid w:val="008D4B58"/>
    <w:rsid w:val="008D4B8A"/>
    <w:rsid w:val="008D62E3"/>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076F"/>
    <w:rsid w:val="0095285B"/>
    <w:rsid w:val="00953AB0"/>
    <w:rsid w:val="00953FE9"/>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6306"/>
    <w:rsid w:val="00996744"/>
    <w:rsid w:val="00997CF4"/>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34E"/>
    <w:rsid w:val="00A74692"/>
    <w:rsid w:val="00A74A2C"/>
    <w:rsid w:val="00A7618B"/>
    <w:rsid w:val="00A7640B"/>
    <w:rsid w:val="00A7778B"/>
    <w:rsid w:val="00A77B93"/>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F7C"/>
    <w:rsid w:val="00B5239C"/>
    <w:rsid w:val="00B53893"/>
    <w:rsid w:val="00B548C2"/>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3B6E"/>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ED8"/>
    <w:rsid w:val="00CD6C83"/>
    <w:rsid w:val="00CD761D"/>
    <w:rsid w:val="00CD76B5"/>
    <w:rsid w:val="00CE2346"/>
    <w:rsid w:val="00CE3D3A"/>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44E"/>
    <w:rsid w:val="00D736A2"/>
    <w:rsid w:val="00D73C57"/>
    <w:rsid w:val="00D742FF"/>
    <w:rsid w:val="00D74CEC"/>
    <w:rsid w:val="00D758B3"/>
    <w:rsid w:val="00D76ADC"/>
    <w:rsid w:val="00D77413"/>
    <w:rsid w:val="00D81F10"/>
    <w:rsid w:val="00D8265B"/>
    <w:rsid w:val="00D838A3"/>
    <w:rsid w:val="00D84A57"/>
    <w:rsid w:val="00D86159"/>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117C"/>
    <w:rsid w:val="00DF4359"/>
    <w:rsid w:val="00DF73C1"/>
    <w:rsid w:val="00DF7751"/>
    <w:rsid w:val="00E007C6"/>
    <w:rsid w:val="00E031BB"/>
    <w:rsid w:val="00E04161"/>
    <w:rsid w:val="00E0576C"/>
    <w:rsid w:val="00E062A0"/>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1D67"/>
    <w:rsid w:val="00E43DB3"/>
    <w:rsid w:val="00E4571A"/>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5F2F"/>
    <w:rsid w:val="00EC6294"/>
    <w:rsid w:val="00EC651E"/>
    <w:rsid w:val="00EC692E"/>
    <w:rsid w:val="00EC6E32"/>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28C5"/>
    <w:rsid w:val="00F242AD"/>
    <w:rsid w:val="00F247F2"/>
    <w:rsid w:val="00F252A8"/>
    <w:rsid w:val="00F265F7"/>
    <w:rsid w:val="00F27FA6"/>
    <w:rsid w:val="00F302E2"/>
    <w:rsid w:val="00F33DC8"/>
    <w:rsid w:val="00F34444"/>
    <w:rsid w:val="00F4065A"/>
    <w:rsid w:val="00F4275C"/>
    <w:rsid w:val="00F43D3C"/>
    <w:rsid w:val="00F45693"/>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 w:type="paragraph" w:customStyle="1" w:styleId="Paragraph">
    <w:name w:val="Paragraph"/>
    <w:basedOn w:val="Normal"/>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Normal"/>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Normal"/>
    <w:link w:val="RAN1bullet1Char"/>
    <w:qFormat/>
    <w:rsid w:val="005C66FD"/>
    <w:pPr>
      <w:numPr>
        <w:numId w:val="3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Normal"/>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5AIRPNAIUNRU-1830940522-2258</_dlc_DocId>
    <_dlc_DocIdUrl xmlns="71c5aaf6-e6ce-465b-b873-5148d2a4c105">
      <Url>https://nokia.sharepoint.com/sites/c5g/5gradio/_layouts/15/DocIdRedir.aspx?ID=5AIRPNAIUNRU-1830940522-2258</Url>
      <Description>5AIRPNAIUNRU-1830940522-2258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A8B710-6213-4931-BC22-1365B51F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09DE2C-C334-4A0E-B09B-5731C5EA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417</TotalTime>
  <Pages>1</Pages>
  <Words>5337</Words>
  <Characters>30425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11</cp:revision>
  <cp:lastPrinted>2017-11-15T22:04:00Z</cp:lastPrinted>
  <dcterms:created xsi:type="dcterms:W3CDTF">2017-11-17T14:45:00Z</dcterms:created>
  <dcterms:modified xsi:type="dcterms:W3CDTF">2018-01-12T22:04:00Z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5c70bf78-e7e3-4cfd-9bf0-3e5a7a1db29f</vt:lpwstr>
  </property>
</Properties>
</file>